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917" w:rsidRPr="00E164A5" w:rsidRDefault="00157917" w:rsidP="00157917">
      <w:pPr>
        <w:pStyle w:val="ConsPlusNormal"/>
        <w:ind w:left="609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E164A5">
        <w:rPr>
          <w:rFonts w:ascii="Times New Roman" w:hAnsi="Times New Roman" w:cs="Times New Roman"/>
          <w:sz w:val="26"/>
          <w:szCs w:val="26"/>
        </w:rPr>
        <w:t>Приложение 1</w:t>
      </w:r>
    </w:p>
    <w:p w:rsidR="00157917" w:rsidRPr="00E164A5" w:rsidRDefault="00157917" w:rsidP="00157917">
      <w:pPr>
        <w:pStyle w:val="ConsPlusNormal"/>
        <w:ind w:left="6096" w:firstLine="0"/>
        <w:rPr>
          <w:rFonts w:ascii="Times New Roman" w:hAnsi="Times New Roman" w:cs="Times New Roman"/>
          <w:sz w:val="26"/>
          <w:szCs w:val="26"/>
        </w:rPr>
      </w:pPr>
      <w:r w:rsidRPr="00E164A5">
        <w:rPr>
          <w:rFonts w:ascii="Times New Roman" w:hAnsi="Times New Roman" w:cs="Times New Roman"/>
          <w:sz w:val="26"/>
          <w:szCs w:val="26"/>
        </w:rPr>
        <w:t xml:space="preserve">к распоряжению </w:t>
      </w:r>
    </w:p>
    <w:p w:rsidR="00157917" w:rsidRPr="00E164A5" w:rsidRDefault="00157917" w:rsidP="00157917">
      <w:pPr>
        <w:pStyle w:val="ConsPlusNormal"/>
        <w:ind w:left="6096" w:firstLine="0"/>
        <w:rPr>
          <w:rFonts w:ascii="Times New Roman" w:hAnsi="Times New Roman" w:cs="Times New Roman"/>
          <w:sz w:val="26"/>
          <w:szCs w:val="26"/>
        </w:rPr>
      </w:pPr>
      <w:r w:rsidRPr="00E164A5">
        <w:rPr>
          <w:rFonts w:ascii="Times New Roman" w:hAnsi="Times New Roman" w:cs="Times New Roman"/>
          <w:sz w:val="26"/>
          <w:szCs w:val="26"/>
        </w:rPr>
        <w:t xml:space="preserve">Главы города Норильска </w:t>
      </w:r>
    </w:p>
    <w:p w:rsidR="00157917" w:rsidRPr="00E164A5" w:rsidRDefault="00914260" w:rsidP="005C4454">
      <w:pPr>
        <w:pStyle w:val="ConsPlusNormal"/>
        <w:ind w:left="5454" w:firstLine="6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02.04.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2024 № 50</w:t>
      </w:r>
    </w:p>
    <w:p w:rsidR="00157917" w:rsidRPr="00E164A5" w:rsidRDefault="00157917" w:rsidP="00157917">
      <w:pPr>
        <w:spacing w:after="0" w:line="240" w:lineRule="auto"/>
        <w:ind w:firstLine="595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157917">
      <w:pPr>
        <w:spacing w:after="0" w:line="240" w:lineRule="auto"/>
        <w:ind w:firstLine="595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157917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СОСТАВ</w:t>
      </w:r>
    </w:p>
    <w:p w:rsidR="00157917" w:rsidRPr="00E164A5" w:rsidRDefault="00157917" w:rsidP="0015791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 xml:space="preserve">организационного комитета муниципального образования город Норильск </w:t>
      </w:r>
      <w:r w:rsidRPr="00E164A5">
        <w:rPr>
          <w:rFonts w:ascii="Times New Roman" w:hAnsi="Times New Roman"/>
          <w:sz w:val="26"/>
          <w:szCs w:val="26"/>
        </w:rPr>
        <w:br/>
        <w:t xml:space="preserve">по подготовке и празднованию 79-й годовщины Победы советского народа </w:t>
      </w:r>
    </w:p>
    <w:p w:rsidR="00157917" w:rsidRPr="00E164A5" w:rsidRDefault="00157917" w:rsidP="0015791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в Великой Отечественной войне 1941-1945 годов</w:t>
      </w:r>
    </w:p>
    <w:p w:rsidR="00157917" w:rsidRPr="00E164A5" w:rsidRDefault="00157917" w:rsidP="0015791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15791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67"/>
        <w:gridCol w:w="5562"/>
      </w:tblGrid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Карасев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Глава города Норильска, </w:t>
            </w:r>
          </w:p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председатель оргкомитета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Тимофеев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Николай Анатольевич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</w:t>
            </w:r>
            <w:r w:rsidR="006C3716">
              <w:rPr>
                <w:rFonts w:ascii="Times New Roman" w:hAnsi="Times New Roman"/>
                <w:sz w:val="26"/>
                <w:szCs w:val="26"/>
              </w:rPr>
              <w:br/>
            </w: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по общественно-политической работе, </w:t>
            </w:r>
          </w:p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заместитель председателя оргкомитета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Коростелева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 Норильска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br/>
              <w:t xml:space="preserve">по социальной политике, </w:t>
            </w:r>
          </w:p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заместитель председателя оргкомитета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Аллаяров</w:t>
            </w:r>
            <w:proofErr w:type="spellEnd"/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Руслан </w:t>
            </w: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Зигандарович</w:t>
            </w:r>
            <w:proofErr w:type="spellEnd"/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Начальник Мобилизационного отдела Администрации города Норильска, </w:t>
            </w:r>
          </w:p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заместитель председателя оргкомитета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члены оргкомитета: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Баринов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Владимир Андреевич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6C371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 Норильска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br/>
              <w:t>по информационной политике</w:t>
            </w:r>
            <w:r w:rsidR="006C3716">
              <w:rPr>
                <w:rFonts w:ascii="Times New Roman" w:hAnsi="Times New Roman"/>
                <w:sz w:val="26"/>
                <w:szCs w:val="26"/>
              </w:rPr>
              <w:br/>
            </w:r>
            <w:r w:rsidRPr="00E164A5">
              <w:rPr>
                <w:rFonts w:ascii="Times New Roman" w:hAnsi="Times New Roman"/>
                <w:sz w:val="26"/>
                <w:szCs w:val="26"/>
              </w:rPr>
              <w:t>и перспективному развитию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Беляков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Антон Викторович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Начальник ФКУ СИЗО-4 ГУ ФСИН России по Красноярскому краю (по согласованию)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Большаков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Игорь Александрович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Начальник Управления ГО и ЧС г. Норильска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Бусов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Дмитрий Анатольевич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6C371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</w:t>
            </w:r>
            <w:r w:rsidR="006C3716">
              <w:rPr>
                <w:rFonts w:ascii="Times New Roman" w:hAnsi="Times New Roman"/>
                <w:sz w:val="26"/>
                <w:szCs w:val="26"/>
              </w:rPr>
              <w:br/>
            </w:r>
            <w:r w:rsidRPr="00E164A5">
              <w:rPr>
                <w:rFonts w:ascii="Times New Roman" w:hAnsi="Times New Roman"/>
                <w:sz w:val="26"/>
                <w:szCs w:val="26"/>
              </w:rPr>
              <w:t>по земельно-имущественным отношениям</w:t>
            </w:r>
            <w:r w:rsidR="006C3716">
              <w:rPr>
                <w:rFonts w:ascii="Times New Roman" w:hAnsi="Times New Roman"/>
                <w:sz w:val="26"/>
                <w:szCs w:val="26"/>
              </w:rPr>
              <w:br/>
            </w:r>
            <w:r w:rsidRPr="00E164A5">
              <w:rPr>
                <w:rFonts w:ascii="Times New Roman" w:hAnsi="Times New Roman"/>
                <w:sz w:val="26"/>
                <w:szCs w:val="26"/>
              </w:rPr>
              <w:t>и развитию предпринимательства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Габбасов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Алмаз </w:t>
            </w: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Ахнафович</w:t>
            </w:r>
            <w:proofErr w:type="spellEnd"/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6C371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Военный комиссар города Норильск</w:t>
            </w:r>
            <w:r w:rsidR="006C3716">
              <w:rPr>
                <w:rFonts w:ascii="Times New Roman" w:hAnsi="Times New Roman"/>
                <w:sz w:val="26"/>
                <w:szCs w:val="26"/>
              </w:rPr>
              <w:br/>
            </w:r>
            <w:r w:rsidRPr="00E164A5">
              <w:rPr>
                <w:rFonts w:ascii="Times New Roman" w:hAnsi="Times New Roman"/>
                <w:sz w:val="26"/>
                <w:szCs w:val="26"/>
              </w:rPr>
              <w:t>и Таймырского Долгано-Ненецкого района Красноярского края (по согласованию)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Гарбарук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Сергей Сергеевич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Директор МКУ «Управление жилищно-коммунального хозяйства»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Глазков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Сергей Геннадьевич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Директор МБУК «Городской центр культуры»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Городилов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Сергей Владимирович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Начальник территориального отдела КГКУ «Управление социальной защиты населения» по г. Норильску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Голикова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Елизавета Викторовна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Начальник Управления общественных связей, массовых коммуникаций и развития туризма Администрации города Норильска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Гурьянов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Николай Викторович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Начальник ФКУ ИК-15 ГУ ФСИН России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br/>
              <w:t>по Красноярскому краю (по согласованию)</w:t>
            </w:r>
          </w:p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Давыдова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Инна Александровна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по делам культуры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br/>
              <w:t>и искусства Администрации города Норильска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Диконенко</w:t>
            </w:r>
            <w:proofErr w:type="spellEnd"/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Виктор Владимирович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Начальник штаба местного отделения ВВПОД «</w:t>
            </w: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Юнармия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>» по городу Норильску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Добровольский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Андрей Александрович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Талнахского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 xml:space="preserve"> территориального управления Администрации города Норильска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Закирьяева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Инна Анатольевна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 Норильска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br/>
              <w:t xml:space="preserve">по экономике и финансам - начальник Финансового управления 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Зайчик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Игорь Леонидович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Начальник территориального отдела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br/>
              <w:t>в г. Норильске министерства здравоохранения Красноярского края (по согласованию)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Кравцов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Игорь Павлович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Начальник Норильского местного гарнизона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br/>
              <w:t>(по согласованию)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Колин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Андрей Геннадьевич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Начальник Управления общего и дошкольного образования Администрации города Норильска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Красносельский</w:t>
            </w:r>
            <w:proofErr w:type="spellEnd"/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Вадим Александрович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Главный режиссёр МБУК «Городской центр культуры»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Купреенко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Константин Васильевич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 Норильска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br/>
              <w:t>по городскому хозяйству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Леу</w:t>
            </w:r>
            <w:proofErr w:type="spellEnd"/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Лидия Александровна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34220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по взаимодействию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br/>
              <w:t>с общественными организациями</w:t>
            </w:r>
            <w:r w:rsidR="003422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t>и молодежной политике Администрации города Норильска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lastRenderedPageBreak/>
              <w:t>Лягин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Алексей Юрьевич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по спорту Администрации города Норильска </w:t>
            </w:r>
          </w:p>
        </w:tc>
      </w:tr>
      <w:tr w:rsidR="00E164A5" w:rsidRPr="00E164A5" w:rsidTr="0034220F">
        <w:tc>
          <w:tcPr>
            <w:tcW w:w="3369" w:type="dxa"/>
          </w:tcPr>
          <w:p w:rsidR="00E164A5" w:rsidRPr="00E164A5" w:rsidRDefault="00E164A5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E164A5" w:rsidRPr="00E164A5" w:rsidRDefault="00E164A5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E164A5" w:rsidRPr="00E164A5" w:rsidRDefault="00E164A5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Медведюк</w:t>
            </w:r>
            <w:proofErr w:type="spellEnd"/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Елена Евгеньевна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Директор МКУ «Управление потребительского рынка и услуг»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Мусихин</w:t>
            </w:r>
            <w:proofErr w:type="spellEnd"/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Олег Владимирович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Начальник Отдела МВД России по городу Норильску (по согласованию)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Нариманян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Севила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 xml:space="preserve"> Юрьевна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Директор МКУ «Управление социальной политики»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Петров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Сергей Станиславович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Кайерканского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 xml:space="preserve"> территориального управления Администрации города Норильска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Пестряков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Александр Александрович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Председатель Норильского городского Совета депутатов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Резванов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Илья Сергеевич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6C371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Врио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 xml:space="preserve"> Начальника отдела по координации деятельности подразделений Федеральной службы войск национальной гвардии РФ</w:t>
            </w:r>
            <w:r w:rsidR="006C3716">
              <w:rPr>
                <w:rFonts w:ascii="Times New Roman" w:hAnsi="Times New Roman"/>
                <w:sz w:val="26"/>
                <w:szCs w:val="26"/>
              </w:rPr>
              <w:br/>
            </w:r>
            <w:r w:rsidRPr="00E164A5">
              <w:rPr>
                <w:rFonts w:ascii="Times New Roman" w:hAnsi="Times New Roman"/>
                <w:sz w:val="26"/>
                <w:szCs w:val="26"/>
              </w:rPr>
              <w:t>по Красноярскому краю (г. Норильск)</w:t>
            </w:r>
            <w:r w:rsidR="006C3716">
              <w:rPr>
                <w:rFonts w:ascii="Times New Roman" w:hAnsi="Times New Roman"/>
                <w:sz w:val="26"/>
                <w:szCs w:val="26"/>
              </w:rPr>
              <w:br/>
            </w:r>
            <w:r w:rsidRPr="00E164A5">
              <w:rPr>
                <w:rFonts w:ascii="Times New Roman" w:hAnsi="Times New Roman"/>
                <w:sz w:val="26"/>
                <w:szCs w:val="26"/>
              </w:rPr>
              <w:t xml:space="preserve">(по согласованию) 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Рябов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Николай Алексеевич</w:t>
            </w:r>
          </w:p>
        </w:tc>
        <w:tc>
          <w:tcPr>
            <w:tcW w:w="567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Снежногорского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 xml:space="preserve"> территориального управления Администрации города Норильска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Старовойтов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Артем Константинович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Начальник ФГКУ «7 ПСО ФПС ГПС ГУ МЧС по Красноярскому краю» (по согласованию)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Такчинаков</w:t>
            </w:r>
            <w:proofErr w:type="spellEnd"/>
            <w:r w:rsidRPr="00E164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Дмитрий Иванович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Начальник Таймырского линейного отдела МВД России (по согласованию)</w:t>
            </w:r>
          </w:p>
        </w:tc>
      </w:tr>
      <w:tr w:rsidR="00157917" w:rsidRPr="00E164A5" w:rsidTr="0034220F">
        <w:tc>
          <w:tcPr>
            <w:tcW w:w="3369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Тихонов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Дмитрий Геннадьевич</w:t>
            </w:r>
          </w:p>
        </w:tc>
        <w:tc>
          <w:tcPr>
            <w:tcW w:w="567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Директор МУП «Специализированная служба по вопросам похоронного дела»</w:t>
            </w:r>
          </w:p>
        </w:tc>
      </w:tr>
      <w:tr w:rsidR="00157917" w:rsidRPr="00E164A5" w:rsidTr="0034220F">
        <w:tc>
          <w:tcPr>
            <w:tcW w:w="3369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Щербаков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Андрей Иванович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по правопорядку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br/>
              <w:t>Администрации города Норильска</w:t>
            </w:r>
          </w:p>
        </w:tc>
      </w:tr>
      <w:tr w:rsidR="00157917" w:rsidRPr="00E164A5" w:rsidTr="0034220F">
        <w:tc>
          <w:tcPr>
            <w:tcW w:w="3369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  <w:shd w:val="clear" w:color="auto" w:fill="auto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164A5">
              <w:rPr>
                <w:rFonts w:ascii="Times New Roman" w:hAnsi="Times New Roman"/>
                <w:sz w:val="26"/>
                <w:szCs w:val="26"/>
              </w:rPr>
              <w:t>Шабурин</w:t>
            </w:r>
            <w:proofErr w:type="spellEnd"/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Валерий Владимирович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Председатель Совета ветеранов войны и труда города Норильска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Щукин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Вячеслав Анатольевич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Заместитель Директора ЗФ ПАО «ГМК «Норильский никель»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Юрлов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Кирилл Михайлович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Главный врач КГБУЗ «Норильская станция скорой медицинской помощи»</w:t>
            </w:r>
          </w:p>
        </w:tc>
      </w:tr>
      <w:tr w:rsidR="00157917" w:rsidRPr="00E164A5" w:rsidTr="0034220F">
        <w:trPr>
          <w:trHeight w:val="146"/>
        </w:trPr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lastRenderedPageBreak/>
              <w:t>Чередниченко</w:t>
            </w:r>
          </w:p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Федор Борисович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Советник заместителя Директора ЗФ ПАО «ГМК «Норильский никель» по региональным проектам</w:t>
            </w: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2" w:type="dxa"/>
          </w:tcPr>
          <w:p w:rsidR="00157917" w:rsidRPr="00E164A5" w:rsidRDefault="00157917" w:rsidP="001579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7917" w:rsidRPr="00E164A5" w:rsidTr="0034220F">
        <w:tc>
          <w:tcPr>
            <w:tcW w:w="3369" w:type="dxa"/>
          </w:tcPr>
          <w:p w:rsidR="00157917" w:rsidRPr="00E164A5" w:rsidRDefault="00157917" w:rsidP="00157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Яковлев</w:t>
            </w:r>
          </w:p>
          <w:p w:rsidR="00157917" w:rsidRPr="00E164A5" w:rsidRDefault="00157917" w:rsidP="00157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Алексей Александрович</w:t>
            </w:r>
          </w:p>
        </w:tc>
        <w:tc>
          <w:tcPr>
            <w:tcW w:w="567" w:type="dxa"/>
          </w:tcPr>
          <w:p w:rsidR="00157917" w:rsidRPr="00E164A5" w:rsidRDefault="00157917" w:rsidP="0015791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562" w:type="dxa"/>
          </w:tcPr>
          <w:p w:rsidR="00157917" w:rsidRPr="00E164A5" w:rsidRDefault="00157917" w:rsidP="006C371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Заместитель Главы города Норильска по дорожно-транспортной инфраструктуре</w:t>
            </w:r>
            <w:r w:rsidR="006C371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br/>
            </w:r>
            <w:r w:rsidRPr="00E164A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и благоустройству - начальник Управления дорожно-транспортной инфраструктуры Администрации города Норильска</w:t>
            </w:r>
          </w:p>
        </w:tc>
      </w:tr>
    </w:tbl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34220F">
      <w:pPr>
        <w:pStyle w:val="a4"/>
        <w:ind w:right="707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EE6867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34220F">
      <w:pPr>
        <w:pStyle w:val="ConsPlusNormal"/>
        <w:ind w:left="12333" w:hanging="284"/>
        <w:rPr>
          <w:rFonts w:ascii="Times New Roman" w:hAnsi="Times New Roman"/>
          <w:sz w:val="26"/>
          <w:szCs w:val="26"/>
        </w:rPr>
      </w:pPr>
    </w:p>
    <w:sectPr w:rsidR="00157917" w:rsidRPr="00E164A5" w:rsidSect="0034220F">
      <w:headerReference w:type="default" r:id="rId8"/>
      <w:headerReference w:type="first" r:id="rId9"/>
      <w:pgSz w:w="11906" w:h="16838"/>
      <w:pgMar w:top="567" w:right="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887" w:rsidRDefault="00DB3887" w:rsidP="002C619C">
      <w:pPr>
        <w:spacing w:after="0" w:line="240" w:lineRule="auto"/>
      </w:pPr>
      <w:r>
        <w:separator/>
      </w:r>
    </w:p>
  </w:endnote>
  <w:endnote w:type="continuationSeparator" w:id="0">
    <w:p w:rsidR="00DB3887" w:rsidRDefault="00DB3887" w:rsidP="002C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887" w:rsidRDefault="00DB3887" w:rsidP="002C619C">
      <w:pPr>
        <w:spacing w:after="0" w:line="240" w:lineRule="auto"/>
      </w:pPr>
      <w:r>
        <w:separator/>
      </w:r>
    </w:p>
  </w:footnote>
  <w:footnote w:type="continuationSeparator" w:id="0">
    <w:p w:rsidR="00DB3887" w:rsidRDefault="00DB3887" w:rsidP="002C6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285027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A58B3" w:rsidRPr="001A58B3" w:rsidRDefault="001A58B3" w:rsidP="001A58B3">
        <w:pPr>
          <w:pStyle w:val="a5"/>
          <w:spacing w:after="0" w:line="240" w:lineRule="auto"/>
          <w:jc w:val="center"/>
          <w:rPr>
            <w:rFonts w:ascii="Times New Roman" w:hAnsi="Times New Roman"/>
          </w:rPr>
        </w:pPr>
        <w:r w:rsidRPr="001A58B3">
          <w:rPr>
            <w:rFonts w:ascii="Times New Roman" w:hAnsi="Times New Roman"/>
          </w:rPr>
          <w:fldChar w:fldCharType="begin"/>
        </w:r>
        <w:r w:rsidRPr="001A58B3">
          <w:rPr>
            <w:rFonts w:ascii="Times New Roman" w:hAnsi="Times New Roman"/>
          </w:rPr>
          <w:instrText>PAGE   \* MERGEFORMAT</w:instrText>
        </w:r>
        <w:r w:rsidRPr="001A58B3">
          <w:rPr>
            <w:rFonts w:ascii="Times New Roman" w:hAnsi="Times New Roman"/>
          </w:rPr>
          <w:fldChar w:fldCharType="separate"/>
        </w:r>
        <w:r w:rsidR="00914260">
          <w:rPr>
            <w:rFonts w:ascii="Times New Roman" w:hAnsi="Times New Roman"/>
            <w:noProof/>
          </w:rPr>
          <w:t>2</w:t>
        </w:r>
        <w:r w:rsidRPr="001A58B3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8B3" w:rsidRPr="001A58B3" w:rsidRDefault="001A58B3" w:rsidP="001A58B3">
    <w:pPr>
      <w:pStyle w:val="a5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86CA9"/>
    <w:multiLevelType w:val="hybridMultilevel"/>
    <w:tmpl w:val="525E34B0"/>
    <w:lvl w:ilvl="0" w:tplc="5DA01F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D3F60"/>
    <w:multiLevelType w:val="multilevel"/>
    <w:tmpl w:val="E7CAC82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7E6E04D3"/>
    <w:multiLevelType w:val="multilevel"/>
    <w:tmpl w:val="C980DD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2AD"/>
    <w:rsid w:val="00011A63"/>
    <w:rsid w:val="00012CBE"/>
    <w:rsid w:val="0002053D"/>
    <w:rsid w:val="0002202D"/>
    <w:rsid w:val="00023C40"/>
    <w:rsid w:val="00025268"/>
    <w:rsid w:val="00025F40"/>
    <w:rsid w:val="0004325C"/>
    <w:rsid w:val="000A21AD"/>
    <w:rsid w:val="000A4116"/>
    <w:rsid w:val="000C500E"/>
    <w:rsid w:val="000F5855"/>
    <w:rsid w:val="00102536"/>
    <w:rsid w:val="00105F26"/>
    <w:rsid w:val="00106162"/>
    <w:rsid w:val="0011022F"/>
    <w:rsid w:val="00110C30"/>
    <w:rsid w:val="001351B6"/>
    <w:rsid w:val="00143675"/>
    <w:rsid w:val="00146A0F"/>
    <w:rsid w:val="00153A40"/>
    <w:rsid w:val="00157917"/>
    <w:rsid w:val="0016199D"/>
    <w:rsid w:val="00176E82"/>
    <w:rsid w:val="00177B7B"/>
    <w:rsid w:val="001A0E9F"/>
    <w:rsid w:val="001A170F"/>
    <w:rsid w:val="001A402A"/>
    <w:rsid w:val="001A4040"/>
    <w:rsid w:val="001A58B3"/>
    <w:rsid w:val="001B2897"/>
    <w:rsid w:val="001D3701"/>
    <w:rsid w:val="001D4267"/>
    <w:rsid w:val="001F60BA"/>
    <w:rsid w:val="001F616E"/>
    <w:rsid w:val="00210C27"/>
    <w:rsid w:val="002201AF"/>
    <w:rsid w:val="002277BA"/>
    <w:rsid w:val="00247FDF"/>
    <w:rsid w:val="002505F2"/>
    <w:rsid w:val="002511B3"/>
    <w:rsid w:val="00277140"/>
    <w:rsid w:val="00284460"/>
    <w:rsid w:val="002B2DB8"/>
    <w:rsid w:val="002B3ED4"/>
    <w:rsid w:val="002B5C3D"/>
    <w:rsid w:val="002C2186"/>
    <w:rsid w:val="002C5BCA"/>
    <w:rsid w:val="002C619C"/>
    <w:rsid w:val="002D4C6D"/>
    <w:rsid w:val="003127CD"/>
    <w:rsid w:val="00313CD8"/>
    <w:rsid w:val="00321C84"/>
    <w:rsid w:val="00331F4B"/>
    <w:rsid w:val="003342F2"/>
    <w:rsid w:val="0034220F"/>
    <w:rsid w:val="00343D17"/>
    <w:rsid w:val="0035115A"/>
    <w:rsid w:val="00351DD8"/>
    <w:rsid w:val="00363107"/>
    <w:rsid w:val="003635F3"/>
    <w:rsid w:val="00375C48"/>
    <w:rsid w:val="00376C69"/>
    <w:rsid w:val="003B2F8F"/>
    <w:rsid w:val="003B719D"/>
    <w:rsid w:val="003C5B31"/>
    <w:rsid w:val="003D7C80"/>
    <w:rsid w:val="003F6B0A"/>
    <w:rsid w:val="00402DE1"/>
    <w:rsid w:val="004058AE"/>
    <w:rsid w:val="00405D78"/>
    <w:rsid w:val="00415DA1"/>
    <w:rsid w:val="00427D4F"/>
    <w:rsid w:val="0043695D"/>
    <w:rsid w:val="004648A7"/>
    <w:rsid w:val="00476463"/>
    <w:rsid w:val="00477F1F"/>
    <w:rsid w:val="00486BE5"/>
    <w:rsid w:val="00486CD3"/>
    <w:rsid w:val="004906EC"/>
    <w:rsid w:val="004B075A"/>
    <w:rsid w:val="004B20A1"/>
    <w:rsid w:val="004C7B1B"/>
    <w:rsid w:val="004E11EC"/>
    <w:rsid w:val="005102CF"/>
    <w:rsid w:val="005141D3"/>
    <w:rsid w:val="0052016F"/>
    <w:rsid w:val="00540E6B"/>
    <w:rsid w:val="00556AB4"/>
    <w:rsid w:val="00566DAF"/>
    <w:rsid w:val="00582545"/>
    <w:rsid w:val="00594EE3"/>
    <w:rsid w:val="005A5388"/>
    <w:rsid w:val="005C4454"/>
    <w:rsid w:val="005C5D53"/>
    <w:rsid w:val="005C6230"/>
    <w:rsid w:val="005E217D"/>
    <w:rsid w:val="005E343A"/>
    <w:rsid w:val="005F0D1C"/>
    <w:rsid w:val="005F18AC"/>
    <w:rsid w:val="00603518"/>
    <w:rsid w:val="0060703E"/>
    <w:rsid w:val="0063103C"/>
    <w:rsid w:val="00632292"/>
    <w:rsid w:val="00642ADA"/>
    <w:rsid w:val="006467CA"/>
    <w:rsid w:val="00660A2F"/>
    <w:rsid w:val="0066246B"/>
    <w:rsid w:val="00666EBB"/>
    <w:rsid w:val="00684BBD"/>
    <w:rsid w:val="0068563B"/>
    <w:rsid w:val="00694DE1"/>
    <w:rsid w:val="006A72CD"/>
    <w:rsid w:val="006B2251"/>
    <w:rsid w:val="006C3716"/>
    <w:rsid w:val="006F38BB"/>
    <w:rsid w:val="00704DC8"/>
    <w:rsid w:val="0071405B"/>
    <w:rsid w:val="007167C1"/>
    <w:rsid w:val="007367B7"/>
    <w:rsid w:val="00756017"/>
    <w:rsid w:val="00767D41"/>
    <w:rsid w:val="0077075E"/>
    <w:rsid w:val="007918FB"/>
    <w:rsid w:val="007B1CF5"/>
    <w:rsid w:val="007C0C20"/>
    <w:rsid w:val="007C1958"/>
    <w:rsid w:val="007D1EC9"/>
    <w:rsid w:val="007F11A7"/>
    <w:rsid w:val="008026EB"/>
    <w:rsid w:val="0081454F"/>
    <w:rsid w:val="008154DB"/>
    <w:rsid w:val="00817F10"/>
    <w:rsid w:val="008223B3"/>
    <w:rsid w:val="00823E2B"/>
    <w:rsid w:val="00846592"/>
    <w:rsid w:val="008477D9"/>
    <w:rsid w:val="008643F3"/>
    <w:rsid w:val="00872DED"/>
    <w:rsid w:val="00872E14"/>
    <w:rsid w:val="0087322D"/>
    <w:rsid w:val="00876603"/>
    <w:rsid w:val="00876E09"/>
    <w:rsid w:val="00886C0F"/>
    <w:rsid w:val="008A08D3"/>
    <w:rsid w:val="008A3852"/>
    <w:rsid w:val="008A5DB9"/>
    <w:rsid w:val="008B4BC6"/>
    <w:rsid w:val="008B50CA"/>
    <w:rsid w:val="008B5696"/>
    <w:rsid w:val="008C6AB7"/>
    <w:rsid w:val="008D34A9"/>
    <w:rsid w:val="008F4FFE"/>
    <w:rsid w:val="0090514C"/>
    <w:rsid w:val="00907719"/>
    <w:rsid w:val="00907B1F"/>
    <w:rsid w:val="00914260"/>
    <w:rsid w:val="00923851"/>
    <w:rsid w:val="009428CE"/>
    <w:rsid w:val="00946F29"/>
    <w:rsid w:val="00953663"/>
    <w:rsid w:val="00976482"/>
    <w:rsid w:val="00985285"/>
    <w:rsid w:val="00993515"/>
    <w:rsid w:val="00996566"/>
    <w:rsid w:val="009B11F1"/>
    <w:rsid w:val="009C0715"/>
    <w:rsid w:val="009D0DB2"/>
    <w:rsid w:val="009D6467"/>
    <w:rsid w:val="009E45C7"/>
    <w:rsid w:val="009F3740"/>
    <w:rsid w:val="009F6884"/>
    <w:rsid w:val="00A36BC0"/>
    <w:rsid w:val="00A3720D"/>
    <w:rsid w:val="00A42F36"/>
    <w:rsid w:val="00A4300F"/>
    <w:rsid w:val="00A560FB"/>
    <w:rsid w:val="00A70A4B"/>
    <w:rsid w:val="00A761DD"/>
    <w:rsid w:val="00A842AD"/>
    <w:rsid w:val="00A901A2"/>
    <w:rsid w:val="00AA33AB"/>
    <w:rsid w:val="00AD34D9"/>
    <w:rsid w:val="00AF4B69"/>
    <w:rsid w:val="00B0042D"/>
    <w:rsid w:val="00B041D0"/>
    <w:rsid w:val="00B1757C"/>
    <w:rsid w:val="00B23460"/>
    <w:rsid w:val="00B2362C"/>
    <w:rsid w:val="00B374D2"/>
    <w:rsid w:val="00B6209A"/>
    <w:rsid w:val="00B62188"/>
    <w:rsid w:val="00B65E6E"/>
    <w:rsid w:val="00B67AF6"/>
    <w:rsid w:val="00B704AD"/>
    <w:rsid w:val="00B72E71"/>
    <w:rsid w:val="00B7532D"/>
    <w:rsid w:val="00B908CE"/>
    <w:rsid w:val="00B91B38"/>
    <w:rsid w:val="00B9737A"/>
    <w:rsid w:val="00BB1FF1"/>
    <w:rsid w:val="00BB374B"/>
    <w:rsid w:val="00BB4AFC"/>
    <w:rsid w:val="00BD176B"/>
    <w:rsid w:val="00BE2AC5"/>
    <w:rsid w:val="00BE6048"/>
    <w:rsid w:val="00BF72EB"/>
    <w:rsid w:val="00BF7948"/>
    <w:rsid w:val="00C012D6"/>
    <w:rsid w:val="00C13A86"/>
    <w:rsid w:val="00C22F74"/>
    <w:rsid w:val="00C2516A"/>
    <w:rsid w:val="00C33130"/>
    <w:rsid w:val="00C43C32"/>
    <w:rsid w:val="00C43C7E"/>
    <w:rsid w:val="00C50CF9"/>
    <w:rsid w:val="00C60D1F"/>
    <w:rsid w:val="00C75994"/>
    <w:rsid w:val="00C85A52"/>
    <w:rsid w:val="00CA5D6B"/>
    <w:rsid w:val="00CC51FC"/>
    <w:rsid w:val="00CE41A0"/>
    <w:rsid w:val="00CE7851"/>
    <w:rsid w:val="00CF0F44"/>
    <w:rsid w:val="00CF4C12"/>
    <w:rsid w:val="00D04FEE"/>
    <w:rsid w:val="00D12C94"/>
    <w:rsid w:val="00D2262A"/>
    <w:rsid w:val="00D253D2"/>
    <w:rsid w:val="00D264BE"/>
    <w:rsid w:val="00D279E0"/>
    <w:rsid w:val="00D35EC5"/>
    <w:rsid w:val="00D43EC1"/>
    <w:rsid w:val="00D447EF"/>
    <w:rsid w:val="00D4791D"/>
    <w:rsid w:val="00D637B4"/>
    <w:rsid w:val="00D71B70"/>
    <w:rsid w:val="00D71F77"/>
    <w:rsid w:val="00D72B6F"/>
    <w:rsid w:val="00D748B7"/>
    <w:rsid w:val="00D86537"/>
    <w:rsid w:val="00D96F4B"/>
    <w:rsid w:val="00D979D9"/>
    <w:rsid w:val="00DA110E"/>
    <w:rsid w:val="00DB3887"/>
    <w:rsid w:val="00DB72B3"/>
    <w:rsid w:val="00DF2C4D"/>
    <w:rsid w:val="00E00754"/>
    <w:rsid w:val="00E01740"/>
    <w:rsid w:val="00E0450D"/>
    <w:rsid w:val="00E118A3"/>
    <w:rsid w:val="00E164A5"/>
    <w:rsid w:val="00E164AF"/>
    <w:rsid w:val="00E47611"/>
    <w:rsid w:val="00E82BDB"/>
    <w:rsid w:val="00E83686"/>
    <w:rsid w:val="00E8434C"/>
    <w:rsid w:val="00E84FBB"/>
    <w:rsid w:val="00EA593A"/>
    <w:rsid w:val="00EE2969"/>
    <w:rsid w:val="00EE6867"/>
    <w:rsid w:val="00EE7359"/>
    <w:rsid w:val="00EF0040"/>
    <w:rsid w:val="00EF0488"/>
    <w:rsid w:val="00F1145F"/>
    <w:rsid w:val="00F11BFD"/>
    <w:rsid w:val="00F125BD"/>
    <w:rsid w:val="00F25D35"/>
    <w:rsid w:val="00F35D53"/>
    <w:rsid w:val="00F37193"/>
    <w:rsid w:val="00F373A6"/>
    <w:rsid w:val="00F45C88"/>
    <w:rsid w:val="00F47ACC"/>
    <w:rsid w:val="00F54BFF"/>
    <w:rsid w:val="00F93980"/>
    <w:rsid w:val="00F94ADA"/>
    <w:rsid w:val="00FA7299"/>
    <w:rsid w:val="00FB2960"/>
    <w:rsid w:val="00FB4E89"/>
    <w:rsid w:val="00FD427A"/>
    <w:rsid w:val="00FD54FD"/>
    <w:rsid w:val="00FE567E"/>
    <w:rsid w:val="00FF5249"/>
    <w:rsid w:val="00FF7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80A0EC-6F8E-4AA6-BE22-4A0D60092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D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B4BC6"/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619C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619C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75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5C4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E686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 Indent"/>
    <w:basedOn w:val="a"/>
    <w:link w:val="ac"/>
    <w:rsid w:val="00157917"/>
    <w:pPr>
      <w:suppressAutoHyphens/>
      <w:spacing w:after="0" w:line="240" w:lineRule="auto"/>
      <w:ind w:firstLine="720"/>
      <w:jc w:val="both"/>
    </w:pPr>
    <w:rPr>
      <w:rFonts w:ascii="Times New Roman" w:hAnsi="Times New Roman"/>
      <w:sz w:val="26"/>
      <w:szCs w:val="20"/>
      <w:lang w:eastAsia="zh-CN"/>
    </w:rPr>
  </w:style>
  <w:style w:type="character" w:customStyle="1" w:styleId="ac">
    <w:name w:val="Основной текст с отступом Знак"/>
    <w:basedOn w:val="a0"/>
    <w:link w:val="ab"/>
    <w:rsid w:val="00157917"/>
    <w:rPr>
      <w:rFonts w:ascii="Times New Roman" w:hAnsi="Times New Roman"/>
      <w:sz w:val="26"/>
      <w:lang w:eastAsia="zh-CN"/>
    </w:rPr>
  </w:style>
  <w:style w:type="paragraph" w:styleId="ad">
    <w:name w:val="Body Text"/>
    <w:basedOn w:val="a"/>
    <w:link w:val="ae"/>
    <w:uiPriority w:val="99"/>
    <w:semiHidden/>
    <w:unhideWhenUsed/>
    <w:rsid w:val="00D2262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2262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9;&#1096;&#1072;&#1085;&#1077;&#1074;&#1072;\&#1056;&#1072;&#1073;&#1086;&#1095;&#1080;&#1081;%20&#1089;&#1090;&#1086;&#1083;\&#1041;&#1083;&#1072;&#1085;&#1082;&#1080;%20&#1089;&#1072;&#1084;&#1099;&#1077;%20&#1087;&#1088;&#1072;&#1074;&#1080;&#1083;&#1100;&#1085;&#1099;&#1077;\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BAB78-9598-446F-B986-D0711725E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Главы</Template>
  <TotalTime>14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Ушанева</dc:creator>
  <cp:lastModifiedBy>Грицюк Марина Геннадьевна</cp:lastModifiedBy>
  <cp:revision>5</cp:revision>
  <cp:lastPrinted>2024-03-27T08:30:00Z</cp:lastPrinted>
  <dcterms:created xsi:type="dcterms:W3CDTF">2024-03-28T04:42:00Z</dcterms:created>
  <dcterms:modified xsi:type="dcterms:W3CDTF">2024-04-02T05:46:00Z</dcterms:modified>
</cp:coreProperties>
</file>