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917" w:rsidRPr="00E164A5" w:rsidRDefault="00157917" w:rsidP="00157917">
      <w:pPr>
        <w:pStyle w:val="ConsPlusNormal"/>
        <w:ind w:left="12333" w:hanging="284"/>
        <w:rPr>
          <w:rFonts w:ascii="Times New Roman" w:hAnsi="Times New Roman" w:cs="Times New Roman"/>
        </w:rPr>
      </w:pPr>
      <w:r w:rsidRPr="00E164A5">
        <w:rPr>
          <w:rFonts w:ascii="Times New Roman" w:hAnsi="Times New Roman" w:cs="Times New Roman"/>
          <w:sz w:val="26"/>
          <w:szCs w:val="26"/>
        </w:rPr>
        <w:t>Приложение 2</w:t>
      </w:r>
    </w:p>
    <w:p w:rsidR="00157917" w:rsidRPr="00E164A5" w:rsidRDefault="00157917" w:rsidP="00157917">
      <w:pPr>
        <w:pStyle w:val="ConsPlusNormal"/>
        <w:ind w:left="12333" w:hanging="284"/>
        <w:rPr>
          <w:rFonts w:ascii="Times New Roman" w:hAnsi="Times New Roman" w:cs="Times New Roman"/>
        </w:rPr>
      </w:pPr>
      <w:r w:rsidRPr="00E164A5">
        <w:rPr>
          <w:rFonts w:ascii="Times New Roman" w:hAnsi="Times New Roman" w:cs="Times New Roman"/>
          <w:sz w:val="26"/>
          <w:szCs w:val="26"/>
        </w:rPr>
        <w:t xml:space="preserve">к распоряжению </w:t>
      </w:r>
    </w:p>
    <w:p w:rsidR="00157917" w:rsidRPr="00E164A5" w:rsidRDefault="00157917" w:rsidP="00157917">
      <w:pPr>
        <w:pStyle w:val="ConsPlusNormal"/>
        <w:ind w:left="12333" w:hanging="284"/>
        <w:rPr>
          <w:rFonts w:ascii="Times New Roman" w:hAnsi="Times New Roman" w:cs="Times New Roman"/>
        </w:rPr>
      </w:pPr>
      <w:r w:rsidRPr="00E164A5">
        <w:rPr>
          <w:rFonts w:ascii="Times New Roman" w:hAnsi="Times New Roman" w:cs="Times New Roman"/>
          <w:sz w:val="26"/>
          <w:szCs w:val="26"/>
        </w:rPr>
        <w:t>Главы города Норильска</w:t>
      </w:r>
    </w:p>
    <w:p w:rsidR="00157917" w:rsidRPr="00E164A5" w:rsidRDefault="00C17922" w:rsidP="00157917">
      <w:pPr>
        <w:pStyle w:val="ConsPlusNormal"/>
        <w:ind w:left="12333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>от 02.04.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2024 г. № 50</w:t>
      </w:r>
    </w:p>
    <w:p w:rsidR="00157917" w:rsidRPr="00E164A5" w:rsidRDefault="00157917" w:rsidP="00157917">
      <w:pPr>
        <w:pStyle w:val="ab"/>
        <w:ind w:left="6521" w:firstLine="0"/>
        <w:rPr>
          <w:szCs w:val="26"/>
        </w:rPr>
      </w:pPr>
    </w:p>
    <w:p w:rsidR="00157917" w:rsidRPr="00E164A5" w:rsidRDefault="00157917" w:rsidP="00157917">
      <w:pPr>
        <w:pStyle w:val="ab"/>
        <w:ind w:firstLine="0"/>
        <w:jc w:val="center"/>
      </w:pPr>
      <w:r w:rsidRPr="00E164A5">
        <w:rPr>
          <w:szCs w:val="26"/>
        </w:rPr>
        <w:t xml:space="preserve">ПЛАН </w:t>
      </w:r>
    </w:p>
    <w:p w:rsidR="00157917" w:rsidRPr="00E164A5" w:rsidRDefault="00157917" w:rsidP="00157917">
      <w:pPr>
        <w:pStyle w:val="ab"/>
        <w:ind w:firstLine="0"/>
        <w:jc w:val="center"/>
      </w:pPr>
      <w:r w:rsidRPr="00E164A5">
        <w:rPr>
          <w:szCs w:val="26"/>
        </w:rPr>
        <w:t xml:space="preserve">мероприятий по подготовке к празднованию 79-й годовщины </w:t>
      </w:r>
    </w:p>
    <w:p w:rsidR="00157917" w:rsidRPr="00E164A5" w:rsidRDefault="00157917" w:rsidP="00157917">
      <w:pPr>
        <w:pStyle w:val="ab"/>
        <w:ind w:firstLine="0"/>
        <w:jc w:val="center"/>
      </w:pPr>
      <w:r w:rsidRPr="00E164A5">
        <w:rPr>
          <w:szCs w:val="26"/>
        </w:rPr>
        <w:t xml:space="preserve">Победы советского народа в Великой Отечественной войне </w:t>
      </w:r>
    </w:p>
    <w:p w:rsidR="00157917" w:rsidRPr="00E164A5" w:rsidRDefault="00157917" w:rsidP="00157917">
      <w:pPr>
        <w:pStyle w:val="ab"/>
        <w:ind w:firstLine="0"/>
        <w:jc w:val="center"/>
      </w:pPr>
      <w:r w:rsidRPr="00E164A5">
        <w:rPr>
          <w:szCs w:val="26"/>
        </w:rPr>
        <w:t>1941 – 1945 годов</w:t>
      </w:r>
    </w:p>
    <w:p w:rsidR="00157917" w:rsidRPr="00E164A5" w:rsidRDefault="00157917" w:rsidP="00157917">
      <w:pPr>
        <w:pStyle w:val="ab"/>
        <w:ind w:firstLine="0"/>
        <w:rPr>
          <w:szCs w:val="26"/>
        </w:rPr>
      </w:pPr>
    </w:p>
    <w:tbl>
      <w:tblPr>
        <w:tblW w:w="1507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709"/>
        <w:gridCol w:w="7966"/>
        <w:gridCol w:w="1701"/>
        <w:gridCol w:w="2410"/>
        <w:gridCol w:w="12"/>
        <w:gridCol w:w="2266"/>
        <w:gridCol w:w="12"/>
      </w:tblGrid>
      <w:tr w:rsidR="00157917" w:rsidRPr="00E164A5" w:rsidTr="00157917">
        <w:trPr>
          <w:gridAfter w:val="1"/>
          <w:wAfter w:w="12" w:type="dxa"/>
          <w:trHeight w:val="20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7917" w:rsidRPr="00E164A5" w:rsidRDefault="00157917" w:rsidP="0015791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№</w:t>
            </w:r>
          </w:p>
          <w:p w:rsidR="00157917" w:rsidRPr="00E164A5" w:rsidRDefault="00157917" w:rsidP="0015791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п/п</w:t>
            </w: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7917" w:rsidRPr="00E164A5" w:rsidRDefault="00157917" w:rsidP="00157917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Планируемые мероприятия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Срок</w:t>
            </w:r>
          </w:p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исполнения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7917" w:rsidRPr="00E164A5" w:rsidRDefault="00157917" w:rsidP="00157917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Ответственный</w:t>
            </w:r>
          </w:p>
          <w:p w:rsidR="00157917" w:rsidRPr="00E164A5" w:rsidRDefault="00157917" w:rsidP="00157917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по направлению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7917" w:rsidRPr="00E164A5" w:rsidRDefault="00157917" w:rsidP="00157917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Ответственный исполнитель</w:t>
            </w:r>
          </w:p>
        </w:tc>
      </w:tr>
      <w:tr w:rsidR="00157917" w:rsidRPr="00E164A5" w:rsidTr="00157917">
        <w:trPr>
          <w:gridAfter w:val="1"/>
          <w:wAfter w:w="12" w:type="dxa"/>
          <w:trHeight w:val="20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7917" w:rsidRPr="00E164A5" w:rsidRDefault="00157917" w:rsidP="0015791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7917" w:rsidRPr="00E164A5" w:rsidRDefault="00157917" w:rsidP="00157917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7917" w:rsidRPr="00E164A5" w:rsidRDefault="00157917" w:rsidP="00157917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4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7917" w:rsidRPr="00E164A5" w:rsidRDefault="00157917" w:rsidP="00157917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157917" w:rsidRPr="00E164A5" w:rsidTr="00157917">
        <w:trPr>
          <w:trHeight w:val="20"/>
        </w:trPr>
        <w:tc>
          <w:tcPr>
            <w:tcW w:w="150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7917" w:rsidRPr="00E164A5" w:rsidRDefault="00157917" w:rsidP="00157917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1. Мероприятия по оказанию социальной помощи</w:t>
            </w:r>
          </w:p>
        </w:tc>
      </w:tr>
      <w:tr w:rsidR="00157917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57917" w:rsidRPr="00E164A5" w:rsidRDefault="00157917" w:rsidP="00157917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1.1.</w:t>
            </w: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57917" w:rsidRPr="00E164A5" w:rsidRDefault="00157917" w:rsidP="0015791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Оказание материальной помощи ветеранам Великой Отечественной войны в честь Дня Победы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апрель-май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Коростелева Н.М.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Нариманян</w:t>
            </w:r>
            <w:proofErr w:type="spellEnd"/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С.Ю.</w:t>
            </w:r>
          </w:p>
        </w:tc>
      </w:tr>
      <w:tr w:rsidR="00157917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57917" w:rsidRPr="00E164A5" w:rsidRDefault="00157917" w:rsidP="00157917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1.2.</w:t>
            </w: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57917" w:rsidRPr="00E164A5" w:rsidRDefault="00157917" w:rsidP="0015791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Организация и проведение праздничного обеда для ветеранов, посвященного Дню Победы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  <w:u w:val="single"/>
              </w:rPr>
              <w:t>12.00 – 15.00</w:t>
            </w:r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09 мая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Коростелева Н.М.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Нариманян</w:t>
            </w:r>
            <w:proofErr w:type="spellEnd"/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С.Ю. </w:t>
            </w:r>
            <w:r w:rsidRPr="00E164A5">
              <w:rPr>
                <w:rFonts w:ascii="Times New Roman" w:hAnsi="Times New Roman"/>
                <w:sz w:val="24"/>
                <w:szCs w:val="24"/>
              </w:rPr>
              <w:t>Давыдова И.А.</w:t>
            </w:r>
          </w:p>
        </w:tc>
      </w:tr>
      <w:tr w:rsidR="00157917" w:rsidRPr="00E164A5" w:rsidTr="00157917">
        <w:trPr>
          <w:trHeight w:val="20"/>
        </w:trPr>
        <w:tc>
          <w:tcPr>
            <w:tcW w:w="150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7917" w:rsidRPr="00E164A5" w:rsidRDefault="00157917" w:rsidP="00157917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2. Подготовка торжественных мероприятий</w:t>
            </w:r>
          </w:p>
        </w:tc>
      </w:tr>
      <w:tr w:rsidR="00157917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2.1.</w:t>
            </w:r>
          </w:p>
        </w:tc>
        <w:tc>
          <w:tcPr>
            <w:tcW w:w="7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6C371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Проведение совещания о выполнении мероприятий по подготовке</w:t>
            </w:r>
            <w:r w:rsidR="006C3716">
              <w:rPr>
                <w:rFonts w:ascii="Times New Roman" w:hAnsi="Times New Roman"/>
                <w:spacing w:val="-2"/>
                <w:sz w:val="24"/>
                <w:szCs w:val="24"/>
              </w:rPr>
              <w:br/>
            </w: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к празднованию дня Победы (конференц-зал Администрации города)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  <w:u w:val="single"/>
              </w:rPr>
              <w:t>15.00</w:t>
            </w:r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25 апреля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Карасев Д.В.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Организационный комитет</w:t>
            </w:r>
          </w:p>
        </w:tc>
      </w:tr>
      <w:tr w:rsidR="00157917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2.2.</w:t>
            </w:r>
          </w:p>
        </w:tc>
        <w:tc>
          <w:tcPr>
            <w:tcW w:w="7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Экипировка учащихся спортивных школ(старшеклассники):</w:t>
            </w:r>
          </w:p>
          <w:p w:rsidR="00157917" w:rsidRPr="00E164A5" w:rsidRDefault="00157917" w:rsidP="0015791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Подготовка 29 макетов пистолетов-пулеметов Шпагина (ППШ), 29 плащ-накидок, 29 стальных шлемов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до 03 мая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Коростелева Н.М.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Габбасов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А.А.</w:t>
            </w:r>
          </w:p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Лягин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А.Ю.</w:t>
            </w:r>
            <w:r w:rsidRPr="00E164A5">
              <w:rPr>
                <w:rFonts w:ascii="Times New Roman" w:hAnsi="Times New Roman"/>
                <w:color w:val="FF0000"/>
                <w:spacing w:val="-2"/>
                <w:sz w:val="24"/>
                <w:szCs w:val="24"/>
              </w:rPr>
              <w:t xml:space="preserve"> </w:t>
            </w:r>
          </w:p>
        </w:tc>
      </w:tr>
      <w:tr w:rsidR="00157917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napToGrid w:val="0"/>
              <w:spacing w:after="0" w:line="240" w:lineRule="auto"/>
              <w:ind w:left="-57" w:right="-57"/>
              <w:rPr>
                <w:rFonts w:ascii="Times New Roman" w:hAnsi="Times New Roman"/>
                <w:color w:val="FF0000"/>
                <w:spacing w:val="-4"/>
                <w:sz w:val="24"/>
                <w:szCs w:val="24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6C371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Подготовка для водителей 6 армейских полушубков, 6 армейских шапок,</w:t>
            </w:r>
            <w:r w:rsidR="006C3716">
              <w:rPr>
                <w:rFonts w:ascii="Times New Roman" w:hAnsi="Times New Roman"/>
                <w:spacing w:val="-2"/>
                <w:sz w:val="24"/>
                <w:szCs w:val="24"/>
              </w:rPr>
              <w:br/>
            </w: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6 армейских ремней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napToGrid w:val="0"/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Яковлев А.А.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Боголюбов О.В.</w:t>
            </w:r>
          </w:p>
        </w:tc>
      </w:tr>
      <w:tr w:rsidR="00157917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napToGrid w:val="0"/>
              <w:spacing w:after="0" w:line="240" w:lineRule="auto"/>
              <w:ind w:left="-57" w:right="-57"/>
              <w:rPr>
                <w:rFonts w:ascii="Times New Roman" w:hAnsi="Times New Roman"/>
                <w:color w:val="FF0000"/>
                <w:spacing w:val="-4"/>
                <w:sz w:val="24"/>
                <w:szCs w:val="24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Экипировка знаменной группы (военнослужащие).</w:t>
            </w:r>
          </w:p>
          <w:p w:rsidR="00157917" w:rsidRPr="00E164A5" w:rsidRDefault="00157917" w:rsidP="0015791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Подготовка шашек, кортиков, </w:t>
            </w: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наверший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, перевязей, ППШ) 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napToGrid w:val="0"/>
              <w:spacing w:after="0" w:line="240" w:lineRule="auto"/>
              <w:rPr>
                <w:rFonts w:ascii="Times New Roman" w:hAnsi="Times New Roman"/>
                <w:color w:val="FF0000"/>
                <w:spacing w:val="-2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Коростелева Н.М.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Глазков С.Г.</w:t>
            </w:r>
          </w:p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Кравцов И.П. </w:t>
            </w:r>
          </w:p>
        </w:tc>
      </w:tr>
      <w:tr w:rsidR="00157917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2.3.</w:t>
            </w:r>
          </w:p>
        </w:tc>
        <w:tc>
          <w:tcPr>
            <w:tcW w:w="7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Подготовка пяти автомобилей типа УАЗ-31514, одного автомобиля типа ГАЗ, двух макетов 45-мм противотанковых пушек образца 1937 года, одного макета 4-х ствольного зенитного пулемета «Максим», боевых расчетов к ним в количестве 29 человек (учащиеся спортивных школ)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pStyle w:val="a5"/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до 03 мая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Коростелева Н.М.</w:t>
            </w: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Аллаяров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Р.З.</w:t>
            </w:r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Боголюбов О.В.</w:t>
            </w:r>
          </w:p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Лягин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А.Ю. </w:t>
            </w:r>
          </w:p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Кравцов И.П.</w:t>
            </w:r>
          </w:p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Габбасов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А.А.</w:t>
            </w:r>
          </w:p>
        </w:tc>
      </w:tr>
      <w:tr w:rsidR="00157917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2.4.</w:t>
            </w:r>
          </w:p>
        </w:tc>
        <w:tc>
          <w:tcPr>
            <w:tcW w:w="7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57917" w:rsidRPr="00E164A5" w:rsidRDefault="00157917" w:rsidP="0015791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Смотр готовности техники и тренировка учащихся спортивных школ (участвующих в параде) на территории МБУ «Автохозяйство»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pStyle w:val="a5"/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  <w:u w:val="single"/>
              </w:rPr>
              <w:t>14.30 – 16.00</w:t>
            </w:r>
          </w:p>
          <w:p w:rsidR="00157917" w:rsidRPr="00E164A5" w:rsidRDefault="00157917" w:rsidP="00157917">
            <w:pPr>
              <w:pStyle w:val="a5"/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03 мая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napToGrid w:val="0"/>
              <w:spacing w:after="0" w:line="240" w:lineRule="auto"/>
              <w:ind w:left="34"/>
              <w:rPr>
                <w:rFonts w:ascii="Times New Roman" w:hAnsi="Times New Roman"/>
                <w:color w:val="FF0000"/>
                <w:spacing w:val="-2"/>
                <w:sz w:val="24"/>
                <w:szCs w:val="24"/>
              </w:rPr>
            </w:pPr>
          </w:p>
        </w:tc>
        <w:tc>
          <w:tcPr>
            <w:tcW w:w="227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57917" w:rsidRPr="00E164A5" w:rsidRDefault="00157917" w:rsidP="00157917">
            <w:pPr>
              <w:snapToGrid w:val="0"/>
              <w:spacing w:after="0" w:line="240" w:lineRule="auto"/>
              <w:ind w:left="34"/>
              <w:rPr>
                <w:rFonts w:ascii="Times New Roman" w:hAnsi="Times New Roman"/>
                <w:color w:val="FF0000"/>
                <w:spacing w:val="-2"/>
                <w:sz w:val="24"/>
                <w:szCs w:val="24"/>
              </w:rPr>
            </w:pPr>
          </w:p>
        </w:tc>
      </w:tr>
      <w:tr w:rsidR="00157917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7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Тренировка учащихся спортивных школ в военном комиссариате города Норильска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  <w:u w:val="single"/>
              </w:rPr>
              <w:t>16.30</w:t>
            </w:r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03 мая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napToGrid w:val="0"/>
              <w:spacing w:after="0" w:line="240" w:lineRule="auto"/>
              <w:ind w:left="34"/>
              <w:rPr>
                <w:rFonts w:ascii="Times New Roman" w:hAnsi="Times New Roman"/>
                <w:color w:val="FF0000"/>
                <w:spacing w:val="-2"/>
                <w:sz w:val="24"/>
                <w:szCs w:val="24"/>
              </w:rPr>
            </w:pPr>
          </w:p>
        </w:tc>
        <w:tc>
          <w:tcPr>
            <w:tcW w:w="227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17" w:rsidRPr="00E164A5" w:rsidRDefault="00157917" w:rsidP="00157917">
            <w:pPr>
              <w:snapToGrid w:val="0"/>
              <w:spacing w:after="0" w:line="240" w:lineRule="auto"/>
              <w:ind w:left="34"/>
              <w:rPr>
                <w:rFonts w:ascii="Times New Roman" w:hAnsi="Times New Roman"/>
                <w:color w:val="FF0000"/>
                <w:spacing w:val="-2"/>
                <w:sz w:val="24"/>
                <w:szCs w:val="24"/>
              </w:rPr>
            </w:pPr>
          </w:p>
        </w:tc>
      </w:tr>
      <w:tr w:rsidR="00157917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2.6.</w:t>
            </w: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сводного парадного расчета:</w:t>
            </w:r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в/ч 40919   </w:t>
            </w:r>
            <w:r w:rsidR="00EE29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</w:t>
            </w:r>
            <w:r w:rsidRPr="00E164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- 4 х 6 - одна офицерская коробка;</w:t>
            </w:r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ИК - 15  </w:t>
            </w:r>
            <w:r w:rsidR="00EE29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</w:t>
            </w:r>
            <w:r w:rsidRPr="00E164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- 4 х 6 - одна </w:t>
            </w:r>
            <w:proofErr w:type="spellStart"/>
            <w:r w:rsidRPr="00E164A5">
              <w:rPr>
                <w:rFonts w:ascii="Times New Roman" w:hAnsi="Times New Roman"/>
                <w:color w:val="000000"/>
                <w:sz w:val="24"/>
                <w:szCs w:val="24"/>
              </w:rPr>
              <w:t>офицерско</w:t>
            </w:r>
            <w:proofErr w:type="spellEnd"/>
            <w:r w:rsidRPr="00E164A5">
              <w:rPr>
                <w:rFonts w:ascii="Times New Roman" w:hAnsi="Times New Roman"/>
                <w:color w:val="000000"/>
                <w:sz w:val="24"/>
                <w:szCs w:val="24"/>
              </w:rPr>
              <w:t>-солдатская коробка;</w:t>
            </w:r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ИК - 15    </w:t>
            </w:r>
            <w:r w:rsidR="00EE29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</w:t>
            </w:r>
            <w:r w:rsidRPr="00E164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- 4 х 6 - одна женская коробка;</w:t>
            </w:r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СИЗО – 4   </w:t>
            </w:r>
            <w:r w:rsidR="00EE29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</w:t>
            </w:r>
            <w:r w:rsidRPr="00E164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- 4 х 5 - одна офицерская коробка;</w:t>
            </w:r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color w:val="000000"/>
                <w:sz w:val="24"/>
                <w:szCs w:val="24"/>
              </w:rPr>
              <w:t>- «ЮНАРМИЯ» - 4 х 6 - одна коробка (мальчики);</w:t>
            </w:r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color w:val="000000"/>
                <w:sz w:val="24"/>
                <w:szCs w:val="24"/>
              </w:rPr>
              <w:t>- «ЮНАРМИЯ» - 4 х 6 - одна коробка (девочки);</w:t>
            </w:r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color w:val="000000"/>
                <w:sz w:val="24"/>
                <w:szCs w:val="24"/>
              </w:rPr>
              <w:t>- АСОЭР МКУ «Служба спасения» - 4 х 4 - одна коробка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до 03 мая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Аллаяров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 xml:space="preserve"> Р.З.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Кравцов И.П.</w:t>
            </w:r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 xml:space="preserve">Гурьянов Н.В. </w:t>
            </w:r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 xml:space="preserve">Беляков А.В. </w:t>
            </w:r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Леу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 xml:space="preserve"> Л.А.</w:t>
            </w:r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Диконенко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 xml:space="preserve"> В.В.</w:t>
            </w:r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Сковпень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 xml:space="preserve"> И.А.</w:t>
            </w:r>
          </w:p>
        </w:tc>
      </w:tr>
      <w:tr w:rsidR="00157917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2.7.</w:t>
            </w: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7917" w:rsidRPr="00E164A5" w:rsidRDefault="00157917" w:rsidP="009B663F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Подготовительные мероприятия по чествованию ветерана ВОВ Конопл</w:t>
            </w:r>
            <w:r w:rsidR="009B663F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Дмитрия Ивановича по адресу проживания: г. Норильск, ул. Лауреатов, д.65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  <w:u w:val="single"/>
              </w:rPr>
              <w:t>13.30 – 14.00</w:t>
            </w:r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07 мая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6"/>
                <w:sz w:val="24"/>
                <w:szCs w:val="24"/>
              </w:rPr>
              <w:t>Коростелева Н.М.</w:t>
            </w:r>
          </w:p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pacing w:val="-6"/>
                <w:sz w:val="24"/>
                <w:szCs w:val="24"/>
              </w:rPr>
              <w:t>Аллаяров</w:t>
            </w:r>
            <w:proofErr w:type="spellEnd"/>
            <w:r w:rsidRPr="00E164A5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Р.З.</w:t>
            </w:r>
          </w:p>
        </w:tc>
        <w:tc>
          <w:tcPr>
            <w:tcW w:w="22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6"/>
                <w:sz w:val="24"/>
                <w:szCs w:val="24"/>
              </w:rPr>
              <w:t>Давыдова И.А.</w:t>
            </w:r>
          </w:p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6"/>
                <w:sz w:val="24"/>
                <w:szCs w:val="24"/>
              </w:rPr>
              <w:t>Кравцов И.П.</w:t>
            </w:r>
          </w:p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</w:tr>
      <w:tr w:rsidR="00157917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F1539E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Чествование ветерана ВОВ Конопл</w:t>
            </w:r>
            <w:r w:rsidR="00F1539E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Дмитрия Ивановича по адресу проживания:</w:t>
            </w:r>
            <w:r w:rsid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г. Норильск, ул. Лауреатов, д.65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  <w:u w:val="single"/>
              </w:rPr>
              <w:t>14.00</w:t>
            </w:r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07 мая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227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</w:tr>
      <w:tr w:rsidR="00157917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2.8.</w:t>
            </w: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Репетиция почетного караула (военнослужащие и школьники) на площади Памяти Героев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pStyle w:val="a5"/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до 03 мая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pacing w:val="-2"/>
                <w:sz w:val="24"/>
                <w:szCs w:val="24"/>
                <w:shd w:val="clear" w:color="auto" w:fill="FFFFFF"/>
              </w:rPr>
            </w:pPr>
            <w:r w:rsidRPr="00E164A5">
              <w:rPr>
                <w:rFonts w:ascii="Times New Roman" w:hAnsi="Times New Roman"/>
                <w:spacing w:val="-6"/>
                <w:sz w:val="24"/>
                <w:szCs w:val="24"/>
              </w:rPr>
              <w:t>Коростелева Н.М.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Колин А.Г.</w:t>
            </w:r>
          </w:p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  <w:shd w:val="clear" w:color="auto" w:fill="FFFFFF"/>
              </w:rPr>
              <w:t>Сауль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  <w:shd w:val="clear" w:color="auto" w:fill="FFFFFF"/>
              </w:rPr>
              <w:t xml:space="preserve"> А.А.</w:t>
            </w:r>
          </w:p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pacing w:val="-2"/>
                <w:sz w:val="24"/>
                <w:szCs w:val="24"/>
                <w:shd w:val="clear" w:color="auto" w:fill="FFFFFF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  <w:highlight w:val="white"/>
              </w:rPr>
              <w:t>Глазков С.Г.</w:t>
            </w:r>
          </w:p>
        </w:tc>
      </w:tr>
      <w:tr w:rsidR="00157917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2.9.</w:t>
            </w: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Подготовка салютного расчета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pStyle w:val="a5"/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до 03 мая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pacing w:val="-6"/>
                <w:sz w:val="24"/>
                <w:szCs w:val="24"/>
              </w:rPr>
              <w:t>Аллаяров</w:t>
            </w:r>
            <w:proofErr w:type="spellEnd"/>
            <w:r w:rsidRPr="00E164A5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Р.З.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6"/>
                <w:sz w:val="24"/>
                <w:szCs w:val="24"/>
                <w:highlight w:val="white"/>
              </w:rPr>
              <w:t>Гурьянов Н.В.</w:t>
            </w:r>
          </w:p>
        </w:tc>
      </w:tr>
      <w:tr w:rsidR="00157917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2.10.</w:t>
            </w:r>
          </w:p>
        </w:tc>
        <w:tc>
          <w:tcPr>
            <w:tcW w:w="7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57917" w:rsidRPr="00E164A5" w:rsidRDefault="00157917" w:rsidP="0015791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Подготовка военнослужащих для возложения венков к «Вечному огню» на площади Памяти Героев, к памятнику Героям Советского Союза, к памятным стелам в: - р-не Центральный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pStyle w:val="a5"/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до 03 мая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napToGrid w:val="0"/>
              <w:spacing w:after="0" w:line="240" w:lineRule="auto"/>
              <w:ind w:left="34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Аллаяров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Р.З.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Кравцов И.П.</w:t>
            </w:r>
          </w:p>
        </w:tc>
      </w:tr>
      <w:tr w:rsidR="00157917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napToGrid w:val="0"/>
              <w:spacing w:after="0" w:line="240" w:lineRule="auto"/>
              <w:ind w:left="-57" w:right="-57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57917" w:rsidRPr="00E164A5" w:rsidRDefault="00157917" w:rsidP="00EE2969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              </w:t>
            </w:r>
            <w:r w:rsidR="00EE2969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                 </w:t>
            </w: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 - р-не Кайеркан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pStyle w:val="a5"/>
              <w:tabs>
                <w:tab w:val="left" w:pos="708"/>
              </w:tabs>
              <w:snapToGrid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6"/>
                <w:sz w:val="24"/>
                <w:szCs w:val="24"/>
              </w:rPr>
              <w:t>Петров С.С.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Такчинаков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Д.И. </w:t>
            </w: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Зулкарнаев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Р.Р.</w:t>
            </w:r>
          </w:p>
        </w:tc>
      </w:tr>
      <w:tr w:rsidR="00157917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napToGrid w:val="0"/>
              <w:spacing w:after="0" w:line="240" w:lineRule="auto"/>
              <w:ind w:left="-57" w:right="-57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57917" w:rsidRDefault="00157917" w:rsidP="0015791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           </w:t>
            </w:r>
            <w:r w:rsidR="00EE2969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                 </w:t>
            </w: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    - р-не </w:t>
            </w: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Талнах</w:t>
            </w:r>
            <w:proofErr w:type="spellEnd"/>
          </w:p>
          <w:p w:rsidR="008D34A9" w:rsidRPr="00E164A5" w:rsidRDefault="008D34A9" w:rsidP="0015791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pStyle w:val="a5"/>
              <w:tabs>
                <w:tab w:val="left" w:pos="708"/>
              </w:tabs>
              <w:snapToGrid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Добровольский А.А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17" w:rsidRPr="00E164A5" w:rsidRDefault="00157917" w:rsidP="00157917">
            <w:pPr>
              <w:spacing w:after="0" w:line="240" w:lineRule="auto"/>
              <w:ind w:left="34" w:right="-108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Кравцов И.П.</w:t>
            </w:r>
          </w:p>
        </w:tc>
      </w:tr>
      <w:tr w:rsidR="00157917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napToGrid w:val="0"/>
              <w:spacing w:after="0" w:line="240" w:lineRule="auto"/>
              <w:ind w:left="-57" w:right="-57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57917" w:rsidRDefault="00157917" w:rsidP="0015791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           </w:t>
            </w:r>
            <w:r w:rsidR="008D34A9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            </w:t>
            </w:r>
            <w:r w:rsidR="006C3716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="008D34A9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   </w:t>
            </w: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    - поселке </w:t>
            </w: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Снежногорск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</w:p>
          <w:p w:rsidR="008D34A9" w:rsidRPr="00E164A5" w:rsidRDefault="008D34A9" w:rsidP="0015791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pStyle w:val="a5"/>
              <w:tabs>
                <w:tab w:val="left" w:pos="708"/>
              </w:tabs>
              <w:snapToGrid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7917" w:rsidRPr="00E164A5" w:rsidRDefault="00157917" w:rsidP="008D34A9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Рябов Н.А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157917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2.11.</w:t>
            </w:r>
          </w:p>
        </w:tc>
        <w:tc>
          <w:tcPr>
            <w:tcW w:w="7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6C371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Подготовка праздничных мероприятий в районах </w:t>
            </w: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Кайеркан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, </w:t>
            </w: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Талнах</w:t>
            </w:r>
            <w:proofErr w:type="spellEnd"/>
            <w:r w:rsidR="006C3716">
              <w:rPr>
                <w:rFonts w:ascii="Times New Roman" w:hAnsi="Times New Roman"/>
                <w:spacing w:val="-2"/>
                <w:sz w:val="24"/>
                <w:szCs w:val="24"/>
              </w:rPr>
              <w:br/>
            </w: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и поселке </w:t>
            </w: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Снежногорск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до 03 мая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ind w:left="34" w:right="-107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6"/>
                <w:sz w:val="24"/>
                <w:szCs w:val="24"/>
              </w:rPr>
              <w:t>Коростелева Н.М.</w:t>
            </w:r>
          </w:p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6"/>
                <w:sz w:val="24"/>
                <w:szCs w:val="24"/>
              </w:rPr>
              <w:t>Петров С.С.</w:t>
            </w:r>
          </w:p>
          <w:p w:rsidR="00157917" w:rsidRPr="00E164A5" w:rsidRDefault="00157917" w:rsidP="00157917">
            <w:pPr>
              <w:spacing w:after="0" w:line="240" w:lineRule="auto"/>
              <w:ind w:left="34" w:right="-108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Добровольский А.А.</w:t>
            </w:r>
          </w:p>
          <w:p w:rsidR="00D2262A" w:rsidRPr="00E164A5" w:rsidRDefault="00157917" w:rsidP="008D34A9">
            <w:pPr>
              <w:spacing w:after="0" w:line="240" w:lineRule="auto"/>
              <w:ind w:left="34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Рябов Н.А.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Давыдова И.А.</w:t>
            </w:r>
          </w:p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157917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lastRenderedPageBreak/>
              <w:t>2.12.</w:t>
            </w:r>
          </w:p>
        </w:tc>
        <w:tc>
          <w:tcPr>
            <w:tcW w:w="7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Генеральная репетиция на площади Памяти Героев:</w:t>
            </w:r>
          </w:p>
          <w:p w:rsidR="00157917" w:rsidRPr="00E164A5" w:rsidRDefault="00157917" w:rsidP="0015791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- сводного парадного расчета и «ЮНАРМИИ»,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  <w:u w:val="single"/>
              </w:rPr>
              <w:t>11.00 – 13.00</w:t>
            </w:r>
          </w:p>
          <w:p w:rsidR="00157917" w:rsidRPr="00E164A5" w:rsidRDefault="00157917" w:rsidP="00157917">
            <w:pPr>
              <w:pStyle w:val="a5"/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03, 06, 07 мая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ind w:left="34" w:right="-107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6"/>
                <w:sz w:val="24"/>
                <w:szCs w:val="24"/>
              </w:rPr>
              <w:t>Коростелева Н.М.</w:t>
            </w:r>
          </w:p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6"/>
                <w:sz w:val="24"/>
                <w:szCs w:val="24"/>
                <w:shd w:val="clear" w:color="auto" w:fill="FFFFFF"/>
              </w:rPr>
              <w:t>Баринов В.А.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Кравцов И.П.</w:t>
            </w:r>
          </w:p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pacing w:val="-6"/>
                <w:sz w:val="24"/>
                <w:szCs w:val="24"/>
                <w:shd w:val="clear" w:color="auto" w:fill="FFFFFF"/>
              </w:rPr>
            </w:pPr>
            <w:proofErr w:type="spellStart"/>
            <w:r w:rsidRPr="00E164A5">
              <w:rPr>
                <w:rFonts w:ascii="Times New Roman" w:hAnsi="Times New Roman"/>
                <w:spacing w:val="-6"/>
                <w:sz w:val="24"/>
                <w:szCs w:val="24"/>
                <w:shd w:val="clear" w:color="auto" w:fill="FFFFFF"/>
              </w:rPr>
              <w:t>Леу</w:t>
            </w:r>
            <w:proofErr w:type="spellEnd"/>
            <w:r w:rsidRPr="00E164A5">
              <w:rPr>
                <w:rFonts w:ascii="Times New Roman" w:hAnsi="Times New Roman"/>
                <w:spacing w:val="-6"/>
                <w:sz w:val="24"/>
                <w:szCs w:val="24"/>
                <w:shd w:val="clear" w:color="auto" w:fill="FFFFFF"/>
              </w:rPr>
              <w:t xml:space="preserve"> Л.А.</w:t>
            </w:r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Диконенко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 xml:space="preserve"> В.В.</w:t>
            </w:r>
          </w:p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6"/>
                <w:sz w:val="24"/>
                <w:szCs w:val="24"/>
                <w:highlight w:val="white"/>
              </w:rPr>
              <w:t>Гурьянов Н.В.</w:t>
            </w: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</w:p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  <w:shd w:val="clear" w:color="auto" w:fill="FFFFFF"/>
              </w:rPr>
              <w:t xml:space="preserve">Беляков А.В. </w:t>
            </w:r>
          </w:p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pacing w:val="-2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Сковпень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И.А.</w:t>
            </w:r>
          </w:p>
        </w:tc>
      </w:tr>
      <w:tr w:rsidR="00157917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napToGrid w:val="0"/>
              <w:spacing w:after="0" w:line="240" w:lineRule="auto"/>
              <w:ind w:left="-57" w:right="-57"/>
              <w:rPr>
                <w:rFonts w:ascii="Times New Roman" w:hAnsi="Times New Roman"/>
                <w:color w:val="FF0000"/>
                <w:spacing w:val="-2"/>
                <w:sz w:val="24"/>
                <w:szCs w:val="24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- почетного караула,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pStyle w:val="a5"/>
              <w:tabs>
                <w:tab w:val="left" w:pos="708"/>
              </w:tabs>
              <w:snapToGrid w:val="0"/>
              <w:spacing w:after="0" w:line="240" w:lineRule="auto"/>
              <w:rPr>
                <w:rFonts w:ascii="Times New Roman" w:hAnsi="Times New Roman"/>
                <w:color w:val="FF0000"/>
                <w:spacing w:val="-4"/>
                <w:sz w:val="24"/>
                <w:szCs w:val="24"/>
                <w:u w:val="single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Колин А.Г.</w:t>
            </w:r>
          </w:p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Сауль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А.А.</w:t>
            </w:r>
          </w:p>
        </w:tc>
      </w:tr>
      <w:tr w:rsidR="00157917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napToGrid w:val="0"/>
              <w:spacing w:after="0" w:line="240" w:lineRule="auto"/>
              <w:ind w:left="-57" w:right="-57"/>
              <w:rPr>
                <w:rFonts w:ascii="Times New Roman" w:hAnsi="Times New Roman"/>
                <w:color w:val="FF0000"/>
                <w:spacing w:val="-6"/>
                <w:sz w:val="24"/>
                <w:szCs w:val="24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Default="00157917" w:rsidP="0015791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- знаменного расчета,</w:t>
            </w:r>
          </w:p>
          <w:p w:rsidR="00E164A5" w:rsidRPr="00E164A5" w:rsidRDefault="00E164A5" w:rsidP="0015791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pStyle w:val="a5"/>
              <w:tabs>
                <w:tab w:val="left" w:pos="708"/>
              </w:tabs>
              <w:snapToGrid w:val="0"/>
              <w:spacing w:after="0" w:line="240" w:lineRule="auto"/>
              <w:rPr>
                <w:rFonts w:ascii="Times New Roman" w:hAnsi="Times New Roman"/>
                <w:color w:val="FF0000"/>
                <w:spacing w:val="-4"/>
                <w:sz w:val="24"/>
                <w:szCs w:val="24"/>
                <w:u w:val="single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6"/>
                <w:sz w:val="24"/>
                <w:szCs w:val="24"/>
              </w:rPr>
              <w:t>Кравцов И.П.</w:t>
            </w:r>
          </w:p>
        </w:tc>
      </w:tr>
      <w:tr w:rsidR="00157917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napToGrid w:val="0"/>
              <w:spacing w:after="0" w:line="240" w:lineRule="auto"/>
              <w:ind w:left="-57" w:right="-57"/>
              <w:rPr>
                <w:rFonts w:ascii="Times New Roman" w:hAnsi="Times New Roman"/>
                <w:color w:val="FF0000"/>
                <w:spacing w:val="-2"/>
                <w:sz w:val="24"/>
                <w:szCs w:val="24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7917" w:rsidRDefault="00157917" w:rsidP="0015791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- салютного расчета,</w:t>
            </w:r>
          </w:p>
          <w:p w:rsidR="00E164A5" w:rsidRPr="00E164A5" w:rsidRDefault="00E164A5" w:rsidP="0015791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7917" w:rsidRPr="00E164A5" w:rsidRDefault="00157917" w:rsidP="00157917">
            <w:pPr>
              <w:pStyle w:val="a5"/>
              <w:tabs>
                <w:tab w:val="left" w:pos="708"/>
              </w:tabs>
              <w:snapToGrid w:val="0"/>
              <w:spacing w:after="0" w:line="240" w:lineRule="auto"/>
              <w:rPr>
                <w:rFonts w:ascii="Times New Roman" w:hAnsi="Times New Roman"/>
                <w:color w:val="FF0000"/>
                <w:spacing w:val="-4"/>
                <w:sz w:val="24"/>
                <w:szCs w:val="24"/>
                <w:u w:val="single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  <w:highlight w:val="white"/>
              </w:rPr>
              <w:t>Гурьянов Н.В.</w:t>
            </w:r>
          </w:p>
        </w:tc>
      </w:tr>
      <w:tr w:rsidR="00157917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napToGrid w:val="0"/>
              <w:spacing w:after="0" w:line="240" w:lineRule="auto"/>
              <w:ind w:left="-57" w:right="-57"/>
              <w:rPr>
                <w:rFonts w:ascii="Times New Roman" w:hAnsi="Times New Roman"/>
                <w:color w:val="FF0000"/>
                <w:spacing w:val="-2"/>
                <w:sz w:val="24"/>
                <w:szCs w:val="24"/>
              </w:rPr>
            </w:pPr>
          </w:p>
        </w:tc>
        <w:tc>
          <w:tcPr>
            <w:tcW w:w="79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- оркестра «</w:t>
            </w:r>
            <w:r w:rsidRPr="00E164A5">
              <w:rPr>
                <w:rFonts w:ascii="Times New Roman" w:hAnsi="Times New Roman"/>
                <w:spacing w:val="-2"/>
                <w:sz w:val="24"/>
                <w:szCs w:val="24"/>
                <w:lang w:val="en-US"/>
              </w:rPr>
              <w:t>BRASS</w:t>
            </w: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E164A5">
              <w:rPr>
                <w:rFonts w:ascii="Times New Roman" w:hAnsi="Times New Roman"/>
                <w:spacing w:val="-2"/>
                <w:sz w:val="24"/>
                <w:szCs w:val="24"/>
                <w:lang w:val="en-US"/>
              </w:rPr>
              <w:t>BANDA</w:t>
            </w: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  <w:u w:val="single"/>
              </w:rPr>
              <w:t>11.00 – 13.00</w:t>
            </w:r>
          </w:p>
          <w:p w:rsidR="00D2262A" w:rsidRPr="00E164A5" w:rsidRDefault="00157917" w:rsidP="00AC7892">
            <w:pPr>
              <w:pStyle w:val="a5"/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03, 06 мая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Давыдова И.А.</w:t>
            </w:r>
          </w:p>
        </w:tc>
      </w:tr>
      <w:tr w:rsidR="00157917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2.13.</w:t>
            </w:r>
          </w:p>
        </w:tc>
        <w:tc>
          <w:tcPr>
            <w:tcW w:w="7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Генеральная репетиция почетного караула у памятника Героям Советского Союза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pStyle w:val="a5"/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  <w:u w:val="single"/>
              </w:rPr>
              <w:t>13.00 – 13.30</w:t>
            </w:r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03, 06, 07 мая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ind w:left="34" w:right="-107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6"/>
                <w:sz w:val="24"/>
                <w:szCs w:val="24"/>
              </w:rPr>
              <w:t>Коростелева Н.М.</w:t>
            </w:r>
          </w:p>
          <w:p w:rsidR="00157917" w:rsidRPr="00E164A5" w:rsidRDefault="00157917" w:rsidP="00D2262A">
            <w:pPr>
              <w:spacing w:after="0" w:line="240" w:lineRule="auto"/>
              <w:ind w:left="34"/>
              <w:rPr>
                <w:rFonts w:ascii="Times New Roman" w:hAnsi="Times New Roman"/>
                <w:spacing w:val="-2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Аллаяров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Р.З.</w:t>
            </w:r>
          </w:p>
          <w:p w:rsidR="00D2262A" w:rsidRPr="00E164A5" w:rsidRDefault="00D2262A" w:rsidP="00D2262A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Кравцов И.П.</w:t>
            </w:r>
          </w:p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Сауль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А.А.</w:t>
            </w:r>
          </w:p>
        </w:tc>
      </w:tr>
      <w:tr w:rsidR="00157917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2.14.</w:t>
            </w:r>
          </w:p>
        </w:tc>
        <w:tc>
          <w:tcPr>
            <w:tcW w:w="7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AC7892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Встреча ветеранов с руководителями муниципального образования город Норильск в МБУК «Городской центр культуры» (проба каши)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  <w:u w:val="single"/>
              </w:rPr>
              <w:t>16.00</w:t>
            </w:r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08 мая 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Коростелева Н.М.</w:t>
            </w:r>
          </w:p>
        </w:tc>
        <w:tc>
          <w:tcPr>
            <w:tcW w:w="22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Давыдова И.А.</w:t>
            </w:r>
          </w:p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Шабурин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В.В.</w:t>
            </w:r>
          </w:p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Нариманян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С.Ю.</w:t>
            </w:r>
          </w:p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Глазков С.Г.</w:t>
            </w:r>
          </w:p>
        </w:tc>
      </w:tr>
      <w:tr w:rsidR="00157917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2.15.</w:t>
            </w:r>
          </w:p>
        </w:tc>
        <w:tc>
          <w:tcPr>
            <w:tcW w:w="7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62A" w:rsidRPr="00E164A5" w:rsidRDefault="00157917" w:rsidP="00AC7892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Организация и проведение торжественного вечера, посвященного 79-й годовщине Победы в Великой Отечественной войне 1941-1945 годов</w:t>
            </w:r>
            <w:r w:rsidR="006C3716">
              <w:rPr>
                <w:rFonts w:ascii="Times New Roman" w:hAnsi="Times New Roman"/>
                <w:spacing w:val="-2"/>
                <w:sz w:val="24"/>
                <w:szCs w:val="24"/>
              </w:rPr>
              <w:br/>
            </w: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 </w:t>
            </w:r>
            <w:r w:rsidRPr="00E164A5">
              <w:rPr>
                <w:rFonts w:ascii="Times New Roman" w:hAnsi="Times New Roman"/>
                <w:spacing w:val="-2"/>
                <w:sz w:val="24"/>
                <w:szCs w:val="24"/>
                <w:shd w:val="clear" w:color="auto" w:fill="FFFFFF"/>
              </w:rPr>
              <w:t>большом зале</w:t>
            </w: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МБУК «Городской центр культуры»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  <w:u w:val="single"/>
              </w:rPr>
              <w:t>17.00</w:t>
            </w:r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08 мая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napToGrid w:val="0"/>
              <w:spacing w:after="0" w:line="240" w:lineRule="auto"/>
              <w:ind w:left="34"/>
              <w:rPr>
                <w:rFonts w:ascii="Times New Roman" w:hAnsi="Times New Roman"/>
                <w:color w:val="FF0000"/>
                <w:spacing w:val="-2"/>
                <w:sz w:val="24"/>
                <w:szCs w:val="24"/>
                <w:u w:val="single"/>
              </w:rPr>
            </w:pPr>
          </w:p>
        </w:tc>
        <w:tc>
          <w:tcPr>
            <w:tcW w:w="227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17" w:rsidRPr="00E164A5" w:rsidRDefault="00157917" w:rsidP="00157917">
            <w:pPr>
              <w:snapToGrid w:val="0"/>
              <w:spacing w:after="0" w:line="240" w:lineRule="auto"/>
              <w:ind w:left="34"/>
              <w:rPr>
                <w:rFonts w:ascii="Times New Roman" w:hAnsi="Times New Roman"/>
                <w:color w:val="FF0000"/>
                <w:spacing w:val="-2"/>
                <w:sz w:val="24"/>
                <w:szCs w:val="24"/>
                <w:u w:val="single"/>
              </w:rPr>
            </w:pPr>
          </w:p>
        </w:tc>
      </w:tr>
      <w:tr w:rsidR="00157917" w:rsidRPr="00E164A5" w:rsidTr="00157917">
        <w:trPr>
          <w:trHeight w:val="20"/>
        </w:trPr>
        <w:tc>
          <w:tcPr>
            <w:tcW w:w="150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7917" w:rsidRPr="00E164A5" w:rsidRDefault="00157917" w:rsidP="00157917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A5">
              <w:rPr>
                <w:rFonts w:ascii="Times New Roman" w:hAnsi="Times New Roman"/>
                <w:b/>
                <w:sz w:val="24"/>
                <w:szCs w:val="24"/>
              </w:rPr>
              <w:t>3. Обеспечение безопасности проводимых мероприятий</w:t>
            </w:r>
          </w:p>
        </w:tc>
      </w:tr>
      <w:tr w:rsidR="00157917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6C371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 xml:space="preserve">Подготовка и согласование плана мероприятий по обеспечению общественного порядка и безопасности дорожного движения на период подготовки и празднования </w:t>
            </w: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79-й годовщины Победы советского народа</w:t>
            </w:r>
            <w:r w:rsidR="006C3716">
              <w:rPr>
                <w:rFonts w:ascii="Times New Roman" w:hAnsi="Times New Roman"/>
                <w:spacing w:val="-2"/>
                <w:sz w:val="24"/>
                <w:szCs w:val="24"/>
              </w:rPr>
              <w:br/>
            </w: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 Великой Отечественной войне 1941-1945 годов в районах Центральный, </w:t>
            </w: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Талнах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, </w:t>
            </w: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Кайеркан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и поселке </w:t>
            </w: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Снежногорск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(МВД, ГИБДД, ДНД, МЧС, ССМП, </w:t>
            </w: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Росгвардия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, ЧОО, казаки)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pStyle w:val="a5"/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до 15 апреля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Тимофеев Н.А.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Мусихин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О.В.</w:t>
            </w:r>
          </w:p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Щербаков А.И.</w:t>
            </w:r>
          </w:p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Резванов И.С.</w:t>
            </w:r>
          </w:p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Королев В.М.</w:t>
            </w:r>
          </w:p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Камзалаков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А.А.</w:t>
            </w:r>
          </w:p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Старовойтов А.К.</w:t>
            </w:r>
          </w:p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Зайчик И.Л.</w:t>
            </w:r>
          </w:p>
          <w:p w:rsidR="00157917" w:rsidRPr="00E164A5" w:rsidRDefault="00157917" w:rsidP="00D2262A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Масловский В.А.</w:t>
            </w:r>
          </w:p>
        </w:tc>
      </w:tr>
      <w:tr w:rsidR="00157917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Default="00157917" w:rsidP="006C371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Подготовка распоряжения Администрации города Норильска</w:t>
            </w:r>
            <w:r w:rsidR="006C3716">
              <w:rPr>
                <w:rFonts w:ascii="Times New Roman" w:hAnsi="Times New Roman"/>
                <w:sz w:val="24"/>
                <w:szCs w:val="24"/>
              </w:rPr>
              <w:br/>
            </w:r>
            <w:r w:rsidRPr="00E164A5">
              <w:rPr>
                <w:rFonts w:ascii="Times New Roman" w:hAnsi="Times New Roman"/>
                <w:sz w:val="24"/>
                <w:szCs w:val="24"/>
              </w:rPr>
              <w:t>«О временном прекращении движения транспортных средств</w:t>
            </w:r>
            <w:r w:rsidR="006C3716">
              <w:rPr>
                <w:rFonts w:ascii="Times New Roman" w:hAnsi="Times New Roman"/>
                <w:sz w:val="24"/>
                <w:szCs w:val="24"/>
              </w:rPr>
              <w:br/>
            </w:r>
            <w:r w:rsidRPr="00E164A5">
              <w:rPr>
                <w:rFonts w:ascii="Times New Roman" w:hAnsi="Times New Roman"/>
                <w:sz w:val="24"/>
                <w:szCs w:val="24"/>
              </w:rPr>
              <w:t>по автомобильным дорогам общего пользования местного значения муниципального образования город Норильск на период подготовки</w:t>
            </w:r>
            <w:r w:rsidR="006C3716">
              <w:rPr>
                <w:rFonts w:ascii="Times New Roman" w:hAnsi="Times New Roman"/>
                <w:sz w:val="24"/>
                <w:szCs w:val="24"/>
              </w:rPr>
              <w:br/>
            </w:r>
            <w:r w:rsidRPr="00E164A5">
              <w:rPr>
                <w:rFonts w:ascii="Times New Roman" w:hAnsi="Times New Roman"/>
                <w:sz w:val="24"/>
                <w:szCs w:val="24"/>
              </w:rPr>
              <w:t xml:space="preserve">и проведения мероприятий, связанных с празднованием 79-й годовщины Победы советского народа в Великой Отечественной войне 1941-1945 годов» и в местах чествования ветеранов </w:t>
            </w: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ВОВ в рамках акции «Окно ветерана», по адресу проживания (Норильск, Лауреатов, д.65)</w:t>
            </w:r>
          </w:p>
          <w:p w:rsidR="00AC7892" w:rsidRPr="00E164A5" w:rsidRDefault="00AC7892" w:rsidP="006C371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pStyle w:val="a5"/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до 15 апреля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Яковлев А.А.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Петеримов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 xml:space="preserve"> И.Н.</w:t>
            </w:r>
          </w:p>
        </w:tc>
      </w:tr>
      <w:tr w:rsidR="00157917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6C371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Обеспечение общественного порядка и круглосуточной охраны площадей Памяти Героев, Комсомольской и Театральной Центрального района,</w:t>
            </w:r>
            <w:r w:rsidR="006C3716">
              <w:rPr>
                <w:rFonts w:ascii="Times New Roman" w:hAnsi="Times New Roman"/>
                <w:spacing w:val="-2"/>
                <w:sz w:val="24"/>
                <w:szCs w:val="24"/>
              </w:rPr>
              <w:br/>
            </w: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а также площадей районов </w:t>
            </w: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Талнах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и </w:t>
            </w: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Кайеркан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pStyle w:val="a5"/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08, 09 мая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Тимофеев Н.А.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Мусихин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О.В.</w:t>
            </w:r>
          </w:p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Щербаков А.И.</w:t>
            </w:r>
          </w:p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Резванов И.С.</w:t>
            </w:r>
          </w:p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Королев В.М.</w:t>
            </w:r>
          </w:p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Камзалаков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А.А.</w:t>
            </w:r>
          </w:p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Старовойтов А.К.</w:t>
            </w:r>
          </w:p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Зайчик И.Л.</w:t>
            </w:r>
          </w:p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Масловский В.А.</w:t>
            </w:r>
          </w:p>
        </w:tc>
      </w:tr>
      <w:tr w:rsidR="00157917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57917" w:rsidRPr="00E164A5" w:rsidRDefault="00157917" w:rsidP="00157917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3.4.*</w:t>
            </w: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57917" w:rsidRPr="00E164A5" w:rsidRDefault="00157917" w:rsidP="00E164A5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Установка в месте формирования колонны</w:t>
            </w:r>
            <w:r w:rsidRPr="00E164A5">
              <w:rPr>
                <w:rFonts w:ascii="Times New Roman" w:hAnsi="Times New Roman"/>
                <w:sz w:val="24"/>
                <w:szCs w:val="24"/>
              </w:rPr>
              <w:t xml:space="preserve"> «Бессмертный полк» (нечетная сторона пр. Ленинский, д.21-23 район «Бульвар влюбленных»)</w:t>
            </w: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: ограждений, контейнерных урн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09 мая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Купреенко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 xml:space="preserve"> К.В.</w:t>
            </w:r>
          </w:p>
          <w:p w:rsidR="00157917" w:rsidRPr="00E164A5" w:rsidRDefault="00157917" w:rsidP="00157917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Яковлев А.А.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Гарбарук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 xml:space="preserve"> С.С.</w:t>
            </w:r>
          </w:p>
          <w:p w:rsidR="00157917" w:rsidRPr="00E164A5" w:rsidRDefault="00157917" w:rsidP="00157917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Дзебисов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 xml:space="preserve"> Д.Г. </w:t>
            </w:r>
          </w:p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pacing w:val="-2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Петеримов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И.Н.</w:t>
            </w:r>
          </w:p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Царев В.В.</w:t>
            </w:r>
          </w:p>
        </w:tc>
      </w:tr>
      <w:tr w:rsidR="00157917" w:rsidRPr="00E164A5" w:rsidTr="00157917">
        <w:trPr>
          <w:gridAfter w:val="1"/>
          <w:wAfter w:w="12" w:type="dxa"/>
          <w:trHeight w:val="149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157917" w:rsidRPr="00E164A5" w:rsidRDefault="00157917" w:rsidP="00157917">
            <w:pPr>
              <w:snapToGrid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157917" w:rsidRPr="00E164A5" w:rsidRDefault="00157917" w:rsidP="0015791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рамок-металлоискателей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09 мая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Тимофеев Н.А.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57917" w:rsidRPr="00E164A5" w:rsidRDefault="00157917" w:rsidP="00157917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Щербаков А.И.</w:t>
            </w:r>
          </w:p>
          <w:p w:rsidR="00157917" w:rsidRPr="00E164A5" w:rsidRDefault="00157917" w:rsidP="00157917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Мусихин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 xml:space="preserve"> О.В.</w:t>
            </w:r>
          </w:p>
          <w:p w:rsidR="00157917" w:rsidRPr="00E164A5" w:rsidRDefault="00157917" w:rsidP="00157917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Резванов И.С.</w:t>
            </w:r>
          </w:p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Масловский В.А.</w:t>
            </w:r>
          </w:p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Петеримов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И.Н.</w:t>
            </w:r>
          </w:p>
        </w:tc>
      </w:tr>
      <w:tr w:rsidR="00157917" w:rsidRPr="00E164A5" w:rsidTr="00157917">
        <w:trPr>
          <w:gridAfter w:val="1"/>
          <w:wAfter w:w="12" w:type="dxa"/>
          <w:trHeight w:val="438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57917" w:rsidRPr="00E164A5" w:rsidRDefault="00157917" w:rsidP="00157917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3.5.</w:t>
            </w:r>
          </w:p>
        </w:tc>
        <w:tc>
          <w:tcPr>
            <w:tcW w:w="79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57917" w:rsidRDefault="00157917" w:rsidP="00E164A5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На период чествования ветеранами </w:t>
            </w:r>
            <w:r w:rsidRPr="00E164A5">
              <w:rPr>
                <w:rFonts w:ascii="Times New Roman" w:hAnsi="Times New Roman"/>
                <w:sz w:val="24"/>
                <w:szCs w:val="24"/>
              </w:rPr>
              <w:t>Великой Отечественной войны</w:t>
            </w:r>
            <w:r w:rsidRPr="00E164A5">
              <w:rPr>
                <w:rFonts w:ascii="Times New Roman" w:hAnsi="Times New Roman"/>
                <w:sz w:val="24"/>
                <w:szCs w:val="24"/>
              </w:rPr>
              <w:br/>
            </w: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E164A5">
              <w:rPr>
                <w:rFonts w:ascii="Times New Roman" w:hAnsi="Times New Roman"/>
                <w:sz w:val="24"/>
                <w:szCs w:val="24"/>
              </w:rPr>
              <w:t xml:space="preserve"> руководящим составом города Норильска колонны автомобильной техники</w:t>
            </w:r>
            <w:r w:rsidR="00E164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4A5">
              <w:rPr>
                <w:rFonts w:ascii="Times New Roman" w:hAnsi="Times New Roman"/>
                <w:sz w:val="24"/>
                <w:szCs w:val="24"/>
              </w:rPr>
              <w:t xml:space="preserve">и сводного парадного расчета </w:t>
            </w: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организовать оцепление пешеходной зоны перед фасадом </w:t>
            </w:r>
            <w:r w:rsidRPr="00E164A5">
              <w:rPr>
                <w:rFonts w:ascii="Times New Roman" w:hAnsi="Times New Roman"/>
                <w:sz w:val="24"/>
                <w:szCs w:val="24"/>
              </w:rPr>
              <w:t xml:space="preserve">Администрации города Норильска </w:t>
            </w:r>
          </w:p>
          <w:p w:rsidR="00AC7892" w:rsidRPr="00E164A5" w:rsidRDefault="00AC7892" w:rsidP="00E164A5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u w:val="single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  <w:u w:val="single"/>
              </w:rPr>
              <w:t>10.30 – 10.40</w:t>
            </w:r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09 мая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Аллаяров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 xml:space="preserve"> Р.З.</w:t>
            </w:r>
          </w:p>
          <w:p w:rsidR="00157917" w:rsidRPr="00E164A5" w:rsidRDefault="00157917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Тимофеев Н.А.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7917" w:rsidRPr="00E164A5" w:rsidRDefault="00157917" w:rsidP="00157917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Щербаков А.И.</w:t>
            </w:r>
          </w:p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7917" w:rsidRPr="00E164A5" w:rsidTr="00157917">
        <w:trPr>
          <w:trHeight w:val="20"/>
        </w:trPr>
        <w:tc>
          <w:tcPr>
            <w:tcW w:w="150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4. Мероприятия, направленные на воспитание гражданственности и патриотизма</w:t>
            </w:r>
          </w:p>
          <w:p w:rsidR="00157917" w:rsidRPr="00E164A5" w:rsidRDefault="00157917" w:rsidP="00157917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A5">
              <w:rPr>
                <w:rFonts w:ascii="Times New Roman" w:hAnsi="Times New Roman"/>
                <w:b/>
                <w:sz w:val="24"/>
                <w:szCs w:val="24"/>
              </w:rPr>
              <w:t>у молодежи, сохранение преемственности поколений</w:t>
            </w:r>
          </w:p>
        </w:tc>
      </w:tr>
      <w:tr w:rsidR="00157917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6C371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Несение почётного караула № 1 учащимися МБОУ «Гимназия № 7»</w:t>
            </w:r>
            <w:r w:rsidR="006C3716">
              <w:rPr>
                <w:rFonts w:ascii="Times New Roman" w:hAnsi="Times New Roman"/>
                <w:sz w:val="24"/>
                <w:szCs w:val="24"/>
              </w:rPr>
              <w:br/>
            </w:r>
            <w:r w:rsidRPr="00E164A5">
              <w:rPr>
                <w:rFonts w:ascii="Times New Roman" w:hAnsi="Times New Roman"/>
                <w:sz w:val="24"/>
                <w:szCs w:val="24"/>
              </w:rPr>
              <w:t>у «Вечного огня» на площади Памяти Героев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09 мая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Коростелева Н.М.</w:t>
            </w:r>
          </w:p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Аллаяров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 xml:space="preserve"> Р.З.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Колин А.Г.</w:t>
            </w:r>
          </w:p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Мыльникова А.С.</w:t>
            </w:r>
          </w:p>
        </w:tc>
      </w:tr>
      <w:tr w:rsidR="00157917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F1539E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в </w:t>
            </w: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муниципальных бюджетных </w:t>
            </w:r>
            <w:r w:rsidR="00F1539E">
              <w:rPr>
                <w:rFonts w:ascii="Times New Roman" w:hAnsi="Times New Roman"/>
                <w:spacing w:val="-2"/>
                <w:sz w:val="24"/>
                <w:szCs w:val="24"/>
              </w:rPr>
              <w:t>(</w:t>
            </w: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автономных</w:t>
            </w:r>
            <w:r w:rsidR="00F1539E">
              <w:rPr>
                <w:rFonts w:ascii="Times New Roman" w:hAnsi="Times New Roman"/>
                <w:spacing w:val="-2"/>
                <w:sz w:val="24"/>
                <w:szCs w:val="24"/>
              </w:rPr>
              <w:t>)</w:t>
            </w: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общеобразовательных учреждениях города Норильска</w:t>
            </w:r>
            <w:r w:rsidRPr="00E164A5">
              <w:rPr>
                <w:rFonts w:ascii="Times New Roman" w:hAnsi="Times New Roman"/>
                <w:sz w:val="24"/>
                <w:szCs w:val="24"/>
              </w:rPr>
              <w:t xml:space="preserve"> мероприятий</w:t>
            </w:r>
            <w:r w:rsidR="006C3716">
              <w:rPr>
                <w:rFonts w:ascii="Times New Roman" w:hAnsi="Times New Roman"/>
                <w:sz w:val="24"/>
                <w:szCs w:val="24"/>
              </w:rPr>
              <w:br/>
            </w:r>
            <w:r w:rsidRPr="00E164A5">
              <w:rPr>
                <w:rFonts w:ascii="Times New Roman" w:hAnsi="Times New Roman"/>
                <w:sz w:val="24"/>
                <w:szCs w:val="24"/>
              </w:rPr>
              <w:t>в рамках декады «Чтобы помнили!», оформление уголков боевой Славы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апрель-май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7917" w:rsidRPr="00E164A5" w:rsidRDefault="00157917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Коростелева Н.М.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Колин А.Г.</w:t>
            </w:r>
          </w:p>
        </w:tc>
      </w:tr>
      <w:tr w:rsidR="00157917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 xml:space="preserve">Исторические часы в Музее боевой славы совместно с «Боевым братством» (для студентов </w:t>
            </w: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ссузов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 xml:space="preserve"> и вузов)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7917" w:rsidRPr="00E164A5" w:rsidRDefault="00157917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Баринов В.А.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Леу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 xml:space="preserve"> Л.А.</w:t>
            </w:r>
          </w:p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Эльмурзаева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 xml:space="preserve"> Г.А.</w:t>
            </w:r>
          </w:p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Шабурин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 xml:space="preserve"> В.В.</w:t>
            </w:r>
          </w:p>
        </w:tc>
      </w:tr>
      <w:tr w:rsidR="00157917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57917" w:rsidRPr="00E164A5" w:rsidRDefault="00157917" w:rsidP="00157917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4.4.*</w:t>
            </w: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57917" w:rsidRPr="00E164A5" w:rsidRDefault="00157917" w:rsidP="0015791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Подготовка шествия «Бессмертный полк»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до 06 мая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 xml:space="preserve">Коростелева Н.М. 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Давыдова И.А.</w:t>
            </w:r>
          </w:p>
        </w:tc>
      </w:tr>
      <w:tr w:rsidR="00157917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4.5.</w:t>
            </w: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 xml:space="preserve">Подготовка к легкоатлетическому пробегу «1945 метров» школьников, учащейся молодежи, работников учреждений и организаций муниципального образования город Норильск (проспект Ленинский)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до 06 мая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 xml:space="preserve">Коростелева Н.М. 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Лягин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А.Ю.</w:t>
            </w:r>
          </w:p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Леу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 xml:space="preserve"> Л.А.</w:t>
            </w:r>
          </w:p>
        </w:tc>
      </w:tr>
      <w:tr w:rsidR="00157917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4.6.</w:t>
            </w: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D2262A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Проведение спортивных мероприятий, посвященных празднованию 79-й годовщины Победы в Великой Отечественной войне 1941-1945гг.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апрель-май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 xml:space="preserve">Коростелева Н.М. 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Лягин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А.Ю.</w:t>
            </w:r>
          </w:p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Леу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 xml:space="preserve"> Л.А.</w:t>
            </w:r>
          </w:p>
        </w:tc>
      </w:tr>
      <w:tr w:rsidR="00157917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4.7.</w:t>
            </w: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D2262A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Организация мероприятий, </w:t>
            </w:r>
            <w:r w:rsidRPr="00E164A5">
              <w:rPr>
                <w:rFonts w:ascii="Times New Roman" w:hAnsi="Times New Roman"/>
                <w:sz w:val="24"/>
                <w:szCs w:val="24"/>
              </w:rPr>
              <w:t>направленных на воспитание гражданственности, патриотизма и сохранение преемственности поколений у молодежи</w:t>
            </w: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, участвующей в подготовке и проведении торжественных мероприятий (экскурсия)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до 03 мая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 xml:space="preserve">Коростелева Н.М. 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Давыдова И.А.</w:t>
            </w:r>
          </w:p>
          <w:p w:rsidR="00157917" w:rsidRPr="00E164A5" w:rsidRDefault="00157917" w:rsidP="001579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Лягин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А.Ю.</w:t>
            </w:r>
          </w:p>
        </w:tc>
      </w:tr>
      <w:tr w:rsidR="005102CF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4.8.</w:t>
            </w: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Всероссийская акция «Гири Победы» (пл. Комсомольская)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u w:val="single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  <w:u w:val="single"/>
              </w:rPr>
              <w:t>1</w:t>
            </w:r>
            <w:r>
              <w:rPr>
                <w:rFonts w:ascii="Times New Roman" w:hAnsi="Times New Roman"/>
                <w:spacing w:val="-4"/>
                <w:sz w:val="24"/>
                <w:szCs w:val="24"/>
                <w:u w:val="single"/>
              </w:rPr>
              <w:t>4</w:t>
            </w:r>
            <w:r w:rsidRPr="00E164A5">
              <w:rPr>
                <w:rFonts w:ascii="Times New Roman" w:hAnsi="Times New Roman"/>
                <w:spacing w:val="-4"/>
                <w:sz w:val="24"/>
                <w:szCs w:val="24"/>
                <w:u w:val="single"/>
              </w:rPr>
              <w:t>.</w:t>
            </w:r>
            <w:r>
              <w:rPr>
                <w:rFonts w:ascii="Times New Roman" w:hAnsi="Times New Roman"/>
                <w:spacing w:val="-4"/>
                <w:sz w:val="24"/>
                <w:szCs w:val="24"/>
                <w:u w:val="single"/>
              </w:rPr>
              <w:t>0</w:t>
            </w:r>
            <w:r w:rsidRPr="00E164A5">
              <w:rPr>
                <w:rFonts w:ascii="Times New Roman" w:hAnsi="Times New Roman"/>
                <w:spacing w:val="-4"/>
                <w:sz w:val="24"/>
                <w:szCs w:val="24"/>
                <w:u w:val="single"/>
              </w:rPr>
              <w:t>0</w:t>
            </w:r>
          </w:p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09 мая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pStyle w:val="a5"/>
              <w:tabs>
                <w:tab w:val="left" w:pos="708"/>
              </w:tabs>
              <w:spacing w:after="0" w:line="240" w:lineRule="auto"/>
              <w:ind w:left="34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Коростелева Н.М.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pacing w:val="-2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Лягин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А.Ю.</w:t>
            </w:r>
          </w:p>
        </w:tc>
      </w:tr>
      <w:tr w:rsidR="005102CF" w:rsidRPr="00E164A5" w:rsidTr="00157917">
        <w:trPr>
          <w:trHeight w:val="20"/>
        </w:trPr>
        <w:tc>
          <w:tcPr>
            <w:tcW w:w="12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5. Торговое обеспечение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2CF" w:rsidRPr="00E164A5" w:rsidRDefault="005102CF" w:rsidP="005102CF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</w:tr>
      <w:tr w:rsidR="005102CF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Организация выездной торговли в местах проведения праздничных мероприятий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pStyle w:val="a5"/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до</w:t>
            </w: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07 мая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Бусов</w:t>
            </w:r>
            <w:proofErr w:type="spellEnd"/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Д.А.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Медведюк</w:t>
            </w:r>
            <w:proofErr w:type="spellEnd"/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Е.Е.</w:t>
            </w:r>
          </w:p>
        </w:tc>
      </w:tr>
      <w:tr w:rsidR="005102CF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pStyle w:val="a5"/>
              <w:tabs>
                <w:tab w:val="left" w:pos="708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5.2.</w:t>
            </w: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pStyle w:val="a5"/>
              <w:tabs>
                <w:tab w:val="left" w:pos="70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 xml:space="preserve">Организация работы - </w:t>
            </w:r>
            <w:r w:rsidRPr="00E164A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11</w:t>
            </w:r>
            <w:r w:rsidRPr="00E164A5">
              <w:rPr>
                <w:rFonts w:ascii="Times New Roman" w:hAnsi="Times New Roman"/>
                <w:sz w:val="24"/>
                <w:szCs w:val="24"/>
              </w:rPr>
              <w:t xml:space="preserve"> полевых кухонь (каша, чай):</w:t>
            </w:r>
          </w:p>
          <w:p w:rsidR="005102CF" w:rsidRPr="00E164A5" w:rsidRDefault="005102CF" w:rsidP="005102CF">
            <w:pPr>
              <w:pStyle w:val="a5"/>
              <w:tabs>
                <w:tab w:val="left" w:pos="70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р-н Центральный:</w:t>
            </w:r>
          </w:p>
          <w:p w:rsidR="005102CF" w:rsidRPr="00E164A5" w:rsidRDefault="005102CF" w:rsidP="005102CF">
            <w:pPr>
              <w:pStyle w:val="a5"/>
              <w:tabs>
                <w:tab w:val="left" w:pos="70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в/ч 40919 - 2 полевые кухни (пл. Театральная),</w:t>
            </w:r>
          </w:p>
          <w:p w:rsidR="005102CF" w:rsidRPr="00E164A5" w:rsidRDefault="005102CF" w:rsidP="005102CF">
            <w:pPr>
              <w:pStyle w:val="a5"/>
              <w:tabs>
                <w:tab w:val="left" w:pos="70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 xml:space="preserve">в/ч 67978 - </w:t>
            </w:r>
            <w:r w:rsidRPr="00E164A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  <w:r w:rsidRPr="00E164A5">
              <w:rPr>
                <w:rFonts w:ascii="Times New Roman" w:hAnsi="Times New Roman"/>
                <w:sz w:val="24"/>
                <w:szCs w:val="24"/>
              </w:rPr>
              <w:t xml:space="preserve"> полевая кухня (пл. Театральная),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pStyle w:val="a5"/>
              <w:tabs>
                <w:tab w:val="left" w:pos="708"/>
              </w:tabs>
              <w:snapToGrid w:val="0"/>
              <w:spacing w:after="0" w:line="240" w:lineRule="auto"/>
              <w:rPr>
                <w:rFonts w:ascii="Times New Roman" w:hAnsi="Times New Roman"/>
                <w:color w:val="FF0000"/>
                <w:spacing w:val="-4"/>
                <w:sz w:val="24"/>
                <w:szCs w:val="24"/>
                <w:u w:val="single"/>
              </w:rPr>
            </w:pPr>
          </w:p>
          <w:p w:rsidR="005102CF" w:rsidRPr="00E164A5" w:rsidRDefault="005102CF" w:rsidP="005102CF">
            <w:pPr>
              <w:pStyle w:val="a5"/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u w:val="single"/>
              </w:rPr>
            </w:pPr>
          </w:p>
          <w:p w:rsidR="005102CF" w:rsidRPr="00E164A5" w:rsidRDefault="005102CF" w:rsidP="005102CF">
            <w:pPr>
              <w:pStyle w:val="a5"/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  <w:u w:val="single"/>
              </w:rPr>
              <w:t>13.45</w:t>
            </w:r>
          </w:p>
          <w:p w:rsidR="005102CF" w:rsidRPr="00E164A5" w:rsidRDefault="005102CF" w:rsidP="005102CF">
            <w:pPr>
              <w:pStyle w:val="a5"/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09 мая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102CF" w:rsidRPr="00E164A5" w:rsidRDefault="005102CF" w:rsidP="005102CF">
            <w:pPr>
              <w:pStyle w:val="a5"/>
              <w:tabs>
                <w:tab w:val="left" w:pos="708"/>
              </w:tabs>
              <w:spacing w:after="0" w:line="240" w:lineRule="auto"/>
              <w:ind w:left="34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Коростелева Н.М.</w:t>
            </w:r>
          </w:p>
          <w:p w:rsidR="005102CF" w:rsidRPr="00E164A5" w:rsidRDefault="005102CF" w:rsidP="005102CF">
            <w:pPr>
              <w:pStyle w:val="a5"/>
              <w:tabs>
                <w:tab w:val="left" w:pos="70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5102CF" w:rsidRPr="00E164A5" w:rsidRDefault="005102CF" w:rsidP="005102CF">
            <w:pPr>
              <w:pStyle w:val="a5"/>
              <w:tabs>
                <w:tab w:val="left" w:pos="708"/>
              </w:tabs>
              <w:spacing w:after="0" w:line="240" w:lineRule="auto"/>
              <w:ind w:left="34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Аллаяров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 xml:space="preserve"> Р.З.</w:t>
            </w:r>
          </w:p>
          <w:p w:rsidR="005102CF" w:rsidRPr="00E164A5" w:rsidRDefault="005102CF" w:rsidP="005102CF">
            <w:pPr>
              <w:pStyle w:val="a5"/>
              <w:tabs>
                <w:tab w:val="left" w:pos="70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102CF" w:rsidRPr="00E164A5" w:rsidRDefault="005102CF" w:rsidP="005102CF">
            <w:pPr>
              <w:pStyle w:val="a5"/>
              <w:tabs>
                <w:tab w:val="left" w:pos="708"/>
              </w:tabs>
              <w:spacing w:after="0" w:line="240" w:lineRule="auto"/>
              <w:ind w:left="34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Глазков С.Г.</w:t>
            </w:r>
          </w:p>
          <w:p w:rsidR="005102CF" w:rsidRPr="00E164A5" w:rsidRDefault="005102CF" w:rsidP="005102CF">
            <w:pPr>
              <w:pStyle w:val="a5"/>
              <w:tabs>
                <w:tab w:val="left" w:pos="708"/>
              </w:tabs>
              <w:spacing w:after="0" w:line="240" w:lineRule="auto"/>
              <w:ind w:left="34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5102CF" w:rsidRPr="00E164A5" w:rsidRDefault="005102CF" w:rsidP="005102CF">
            <w:pPr>
              <w:pStyle w:val="a5"/>
              <w:tabs>
                <w:tab w:val="left" w:pos="70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Кравцов И.П. </w:t>
            </w:r>
          </w:p>
          <w:p w:rsidR="005102CF" w:rsidRPr="00E164A5" w:rsidRDefault="005102CF" w:rsidP="005102CF">
            <w:pPr>
              <w:pStyle w:val="a5"/>
              <w:tabs>
                <w:tab w:val="left" w:pos="708"/>
              </w:tabs>
              <w:spacing w:after="0" w:line="240" w:lineRule="auto"/>
              <w:ind w:left="34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Сауль</w:t>
            </w:r>
            <w:proofErr w:type="spellEnd"/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А.А.</w:t>
            </w:r>
          </w:p>
        </w:tc>
      </w:tr>
      <w:tr w:rsidR="005102CF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pStyle w:val="a5"/>
              <w:tabs>
                <w:tab w:val="left" w:pos="708"/>
              </w:tabs>
              <w:snapToGrid w:val="0"/>
              <w:spacing w:after="0" w:line="240" w:lineRule="auto"/>
              <w:ind w:left="-57" w:right="-57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pStyle w:val="a5"/>
              <w:tabs>
                <w:tab w:val="left" w:pos="70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ИК-15      - 2 полевые кухни (пл. Комсомольская)</w:t>
            </w:r>
            <w:r w:rsidRPr="00E164A5">
              <w:rPr>
                <w:rFonts w:ascii="Times New Roman" w:hAnsi="Times New Roman"/>
                <w:spacing w:val="-22"/>
                <w:sz w:val="24"/>
                <w:szCs w:val="24"/>
              </w:rPr>
              <w:t>,</w:t>
            </w:r>
          </w:p>
          <w:p w:rsidR="005102CF" w:rsidRPr="00E164A5" w:rsidRDefault="005102CF" w:rsidP="005102CF">
            <w:pPr>
              <w:pStyle w:val="a5"/>
              <w:tabs>
                <w:tab w:val="left" w:pos="70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МЧС        - 2 полевые кухни (пл. Комсомольская)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pStyle w:val="a5"/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  <w:u w:val="single"/>
              </w:rPr>
              <w:t>11.45</w:t>
            </w:r>
          </w:p>
          <w:p w:rsidR="005102CF" w:rsidRPr="00E164A5" w:rsidRDefault="005102CF" w:rsidP="005102CF">
            <w:pPr>
              <w:pStyle w:val="a5"/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09 мая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102CF" w:rsidRPr="00E164A5" w:rsidRDefault="005102CF" w:rsidP="005102CF">
            <w:pPr>
              <w:pStyle w:val="a5"/>
              <w:tabs>
                <w:tab w:val="left" w:pos="708"/>
              </w:tabs>
              <w:snapToGrid w:val="0"/>
              <w:spacing w:after="0" w:line="240" w:lineRule="auto"/>
              <w:ind w:left="34"/>
              <w:rPr>
                <w:rFonts w:ascii="Times New Roman" w:hAnsi="Times New Roman"/>
                <w:spacing w:val="-4"/>
                <w:sz w:val="24"/>
                <w:szCs w:val="24"/>
                <w:u w:val="single"/>
              </w:rPr>
            </w:pP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102CF" w:rsidRPr="00E164A5" w:rsidRDefault="005102CF" w:rsidP="005102CF">
            <w:pPr>
              <w:pStyle w:val="a5"/>
              <w:shd w:val="clear" w:color="auto" w:fill="FFFFFF"/>
              <w:tabs>
                <w:tab w:val="left" w:pos="70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Гурьянов Н.В.</w:t>
            </w:r>
          </w:p>
          <w:p w:rsidR="005102CF" w:rsidRPr="00E164A5" w:rsidRDefault="005102CF" w:rsidP="005102CF">
            <w:pPr>
              <w:pStyle w:val="a5"/>
              <w:tabs>
                <w:tab w:val="left" w:pos="708"/>
              </w:tabs>
              <w:snapToGrid w:val="0"/>
              <w:spacing w:after="0" w:line="240" w:lineRule="auto"/>
              <w:ind w:left="34"/>
              <w:rPr>
                <w:rFonts w:ascii="Times New Roman" w:hAnsi="Times New Roman"/>
                <w:spacing w:val="-4"/>
                <w:sz w:val="24"/>
                <w:szCs w:val="24"/>
                <w:u w:val="single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Старовойтов А.К.</w:t>
            </w:r>
          </w:p>
        </w:tc>
      </w:tr>
      <w:tr w:rsidR="005102CF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pStyle w:val="a5"/>
              <w:tabs>
                <w:tab w:val="left" w:pos="708"/>
              </w:tabs>
              <w:snapToGrid w:val="0"/>
              <w:spacing w:after="0" w:line="240" w:lineRule="auto"/>
              <w:ind w:left="-57" w:right="-57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pStyle w:val="a5"/>
              <w:tabs>
                <w:tab w:val="left" w:pos="70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 xml:space="preserve">р-н </w:t>
            </w: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Талнах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5102CF" w:rsidRPr="00E164A5" w:rsidRDefault="005102CF" w:rsidP="005102CF">
            <w:pPr>
              <w:pStyle w:val="a5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МЧС         - 2 полевые кухни (пл. Горняков)</w:t>
            </w:r>
          </w:p>
          <w:p w:rsidR="005102CF" w:rsidRPr="00E164A5" w:rsidRDefault="005102CF" w:rsidP="005102CF">
            <w:pPr>
              <w:pStyle w:val="a5"/>
              <w:tabs>
                <w:tab w:val="left" w:pos="70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р-н Кайеркан:</w:t>
            </w:r>
          </w:p>
          <w:p w:rsidR="005102CF" w:rsidRPr="00E164A5" w:rsidRDefault="005102CF" w:rsidP="005102CF">
            <w:pPr>
              <w:pStyle w:val="a5"/>
              <w:tabs>
                <w:tab w:val="left" w:pos="70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 xml:space="preserve">МЧС        - 2 полевые кухни (ул. </w:t>
            </w: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Надеждинская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pStyle w:val="a5"/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  <w:u w:val="single"/>
              </w:rPr>
              <w:t>11.45</w:t>
            </w:r>
          </w:p>
          <w:p w:rsidR="005102CF" w:rsidRPr="00E164A5" w:rsidRDefault="005102CF" w:rsidP="005102CF">
            <w:pPr>
              <w:pStyle w:val="a5"/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09 мая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102CF" w:rsidRPr="00E164A5" w:rsidRDefault="005102CF" w:rsidP="005102CF">
            <w:pPr>
              <w:pStyle w:val="a5"/>
              <w:tabs>
                <w:tab w:val="left" w:pos="708"/>
              </w:tabs>
              <w:snapToGrid w:val="0"/>
              <w:spacing w:after="0" w:line="240" w:lineRule="auto"/>
              <w:ind w:left="34"/>
              <w:rPr>
                <w:rFonts w:ascii="Times New Roman" w:hAnsi="Times New Roman"/>
                <w:spacing w:val="-4"/>
                <w:sz w:val="24"/>
                <w:szCs w:val="24"/>
                <w:u w:val="single"/>
              </w:rPr>
            </w:pP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102CF" w:rsidRPr="00E164A5" w:rsidRDefault="005102CF" w:rsidP="005102CF">
            <w:pPr>
              <w:pStyle w:val="a5"/>
              <w:tabs>
                <w:tab w:val="left" w:pos="708"/>
              </w:tabs>
              <w:snapToGrid w:val="0"/>
              <w:spacing w:after="0" w:line="240" w:lineRule="auto"/>
              <w:ind w:left="34"/>
              <w:rPr>
                <w:rFonts w:ascii="Times New Roman" w:hAnsi="Times New Roman"/>
                <w:spacing w:val="-4"/>
                <w:sz w:val="24"/>
                <w:szCs w:val="24"/>
                <w:u w:val="single"/>
              </w:rPr>
            </w:pPr>
          </w:p>
          <w:p w:rsidR="005102CF" w:rsidRPr="00E164A5" w:rsidRDefault="005102CF" w:rsidP="005102CF">
            <w:pPr>
              <w:pStyle w:val="a5"/>
              <w:tabs>
                <w:tab w:val="left" w:pos="708"/>
              </w:tabs>
              <w:snapToGrid w:val="0"/>
              <w:spacing w:after="0" w:line="240" w:lineRule="auto"/>
              <w:ind w:left="34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Старовойтов А.К.</w:t>
            </w:r>
          </w:p>
          <w:p w:rsidR="005102CF" w:rsidRPr="00E164A5" w:rsidRDefault="005102CF" w:rsidP="005102CF">
            <w:pPr>
              <w:pStyle w:val="a5"/>
              <w:tabs>
                <w:tab w:val="left" w:pos="708"/>
              </w:tabs>
              <w:snapToGrid w:val="0"/>
              <w:spacing w:after="0" w:line="240" w:lineRule="auto"/>
              <w:ind w:left="34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5102CF" w:rsidRPr="00E164A5" w:rsidRDefault="005102CF" w:rsidP="005102CF">
            <w:pPr>
              <w:pStyle w:val="a5"/>
              <w:tabs>
                <w:tab w:val="left" w:pos="708"/>
              </w:tabs>
              <w:snapToGrid w:val="0"/>
              <w:spacing w:after="0" w:line="240" w:lineRule="auto"/>
              <w:ind w:left="34"/>
              <w:rPr>
                <w:rFonts w:ascii="Times New Roman" w:hAnsi="Times New Roman"/>
                <w:spacing w:val="-4"/>
                <w:sz w:val="24"/>
                <w:szCs w:val="24"/>
                <w:u w:val="single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Старовойтов А.К.</w:t>
            </w:r>
          </w:p>
        </w:tc>
      </w:tr>
      <w:tr w:rsidR="005102CF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Подготовка обеденных столов для установки их в районе расположения полевых кухонь (площадь Комсомольская, площадь Театральная,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br/>
            </w: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пл. Горняков,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ул. </w:t>
            </w: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Надеждинская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  <w:u w:val="single"/>
              </w:rPr>
              <w:t>11.00</w:t>
            </w:r>
          </w:p>
          <w:p w:rsidR="005102CF" w:rsidRPr="00E164A5" w:rsidRDefault="005102CF" w:rsidP="005102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09 мая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34" w:right="-108"/>
              <w:rPr>
                <w:rFonts w:ascii="Times New Roman" w:hAnsi="Times New Roman"/>
                <w:spacing w:val="-2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Купреенко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К.В.</w:t>
            </w:r>
          </w:p>
          <w:p w:rsidR="005102CF" w:rsidRPr="00E164A5" w:rsidRDefault="005102CF" w:rsidP="005102CF">
            <w:pPr>
              <w:spacing w:after="0" w:line="240" w:lineRule="auto"/>
              <w:ind w:left="34" w:right="-108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5102CF" w:rsidRPr="00E164A5" w:rsidRDefault="005102CF" w:rsidP="005102CF">
            <w:pPr>
              <w:spacing w:after="0" w:line="240" w:lineRule="auto"/>
              <w:ind w:left="34" w:right="-108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Добровольский А.А.</w:t>
            </w:r>
          </w:p>
          <w:p w:rsidR="005102CF" w:rsidRPr="00E164A5" w:rsidRDefault="005102CF" w:rsidP="00AC7892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Петров С.С.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2CF" w:rsidRPr="00E164A5" w:rsidRDefault="005102CF" w:rsidP="005102CF">
            <w:pPr>
              <w:spacing w:after="0" w:line="240" w:lineRule="auto"/>
              <w:ind w:left="34" w:right="-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Гарбарук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С.С.</w:t>
            </w:r>
          </w:p>
          <w:p w:rsidR="005102CF" w:rsidRPr="00E164A5" w:rsidRDefault="005102CF" w:rsidP="005102CF">
            <w:pPr>
              <w:spacing w:after="0" w:line="240" w:lineRule="auto"/>
              <w:ind w:left="34" w:right="-108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Калинин В.А.</w:t>
            </w:r>
          </w:p>
          <w:p w:rsidR="005102CF" w:rsidRPr="00E164A5" w:rsidRDefault="005102CF" w:rsidP="005102CF">
            <w:pPr>
              <w:spacing w:after="0" w:line="240" w:lineRule="auto"/>
              <w:ind w:left="34" w:right="-108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5102CF" w:rsidRPr="00E164A5" w:rsidTr="00157917">
        <w:trPr>
          <w:trHeight w:val="20"/>
        </w:trPr>
        <w:tc>
          <w:tcPr>
            <w:tcW w:w="150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6. Транспортное обеспечение</w:t>
            </w:r>
          </w:p>
        </w:tc>
      </w:tr>
      <w:tr w:rsidR="005102CF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6.1.</w:t>
            </w: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1 автобус среднего класса для контроля готовности территории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br/>
            </w: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к праздничным мероприятиям, по маршруту: пр. Ленинский, д.24а –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br/>
            </w: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пр. Ленинский –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ул. Севастопольская – площадь Памяти Героев – ул. Кирова – мемориал Героям Советского союза - пр. Ленинский, д.24а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br/>
            </w: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(в сопровождении ГИБДД)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  <w:u w:val="single"/>
              </w:rPr>
              <w:t>10.00</w:t>
            </w:r>
          </w:p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07 мая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Яковлев А.А.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Аллаяров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 xml:space="preserve"> Р.З.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Боголюбов О.В.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Камзалаков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А.А.</w:t>
            </w:r>
          </w:p>
        </w:tc>
      </w:tr>
      <w:tr w:rsidR="005102CF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napToGrid w:val="0"/>
              <w:spacing w:after="0" w:line="240" w:lineRule="auto"/>
              <w:ind w:left="-57" w:right="-57"/>
              <w:rPr>
                <w:rFonts w:ascii="Times New Roman" w:hAnsi="Times New Roman"/>
                <w:color w:val="FF0000"/>
                <w:spacing w:val="-2"/>
                <w:sz w:val="24"/>
                <w:szCs w:val="24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E82BDB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 xml:space="preserve">1 автобус </w:t>
            </w: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среднего класса </w:t>
            </w:r>
            <w:r w:rsidRPr="00E164A5">
              <w:rPr>
                <w:rFonts w:ascii="Times New Roman" w:hAnsi="Times New Roman"/>
                <w:sz w:val="24"/>
                <w:szCs w:val="24"/>
              </w:rPr>
              <w:t>для</w:t>
            </w: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сопровождения колонны из пяти специальных автомобилей «УАЗ-31514» и 1 грузового автомобиля по маршруту: здание Военного комиссариата - </w:t>
            </w:r>
            <w:r w:rsidRPr="00E164A5">
              <w:rPr>
                <w:rFonts w:ascii="Times New Roman" w:hAnsi="Times New Roman"/>
                <w:sz w:val="24"/>
                <w:szCs w:val="24"/>
              </w:rPr>
              <w:t>район Театральной площади (пр. Ленинский, д.34)</w:t>
            </w: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- ул. Кирова, д.3 - здание Военного комиссариата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  <w:u w:val="single"/>
              </w:rPr>
              <w:t>09.30</w:t>
            </w:r>
          </w:p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09 мая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Яковлев А.А.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Аллаяров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 xml:space="preserve"> Р.З.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Боголюбов О.В.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Габбасов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А.А.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pacing w:val="-2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Лягин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А.Ю.</w:t>
            </w:r>
          </w:p>
        </w:tc>
      </w:tr>
      <w:tr w:rsidR="005102CF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napToGrid w:val="0"/>
              <w:spacing w:after="0" w:line="240" w:lineRule="auto"/>
              <w:ind w:left="-57" w:right="-57"/>
              <w:rPr>
                <w:rFonts w:ascii="Times New Roman" w:hAnsi="Times New Roman"/>
                <w:color w:val="FF0000"/>
                <w:spacing w:val="-2"/>
                <w:sz w:val="24"/>
                <w:szCs w:val="24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102CF" w:rsidRPr="00E164A5" w:rsidRDefault="005102CF" w:rsidP="005102CF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2 автобуса большого класса (с наружным оформлением «</w:t>
            </w: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Северобус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»,</w:t>
            </w: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br/>
              <w:t>с выключенным автоинформатором, с информированием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br/>
            </w: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на </w:t>
            </w: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машрутоукозателях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«С ДНЕМ ПОБЕДЫ!», с оформлением флагами) для доставки ветеранов по маршруту: пр-т Ленинский, д.24 (магазин «Северянка») - ул. 50 лет Октября - площадь Памяти Героев – Ресторан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br/>
            </w: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(в сопровождении ГИБДД). Установка флажков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  <w:u w:val="single"/>
              </w:rPr>
              <w:t>10.30 – 14.00</w:t>
            </w:r>
          </w:p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09 мая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Яковлев А.А.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Аллаяров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 xml:space="preserve"> Р.З.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Тетенькин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А.В.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Нариманян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С.Ю.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Камзалаков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А.А.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5102CF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napToGrid w:val="0"/>
              <w:spacing w:after="0" w:line="240" w:lineRule="auto"/>
              <w:ind w:left="-57" w:right="-57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1 легковой автомобиль - для доставки почетного караула (3 человека) в район </w:t>
            </w: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Талнах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(отправление: ул. Кирова, д.3)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  <w:u w:val="single"/>
              </w:rPr>
              <w:t>12.00 – 16.00</w:t>
            </w:r>
          </w:p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09 мая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Яковлев А.А.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Боголюбов О.В.</w:t>
            </w:r>
          </w:p>
          <w:p w:rsidR="005102CF" w:rsidRPr="00E164A5" w:rsidRDefault="005102CF" w:rsidP="005102CF">
            <w:pPr>
              <w:spacing w:after="0" w:line="240" w:lineRule="auto"/>
              <w:ind w:left="34" w:right="-108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Добровольский А.А.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Кравцов И.П.</w:t>
            </w:r>
          </w:p>
        </w:tc>
      </w:tr>
      <w:tr w:rsidR="005102CF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napToGrid w:val="0"/>
              <w:spacing w:after="0" w:line="240" w:lineRule="auto"/>
              <w:ind w:left="-57" w:right="-57"/>
              <w:rPr>
                <w:rFonts w:ascii="Times New Roman" w:hAnsi="Times New Roman"/>
                <w:color w:val="FF0000"/>
                <w:spacing w:val="-2"/>
                <w:sz w:val="24"/>
                <w:szCs w:val="24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1 автомобиль «Скорой медицинской помощи» для медицинского сопровождения праздничных мероприятий на площади Памяти Героев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  <w:u w:val="single"/>
              </w:rPr>
              <w:t>09.30 – 15.00</w:t>
            </w:r>
          </w:p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09 мая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Коростелева Н.М.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Зайчик И.Л. 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Юрлов К.М.</w:t>
            </w:r>
          </w:p>
        </w:tc>
      </w:tr>
      <w:tr w:rsidR="005102CF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napToGrid w:val="0"/>
              <w:spacing w:after="0" w:line="240" w:lineRule="auto"/>
              <w:ind w:left="-57" w:right="-57"/>
              <w:rPr>
                <w:rFonts w:ascii="Times New Roman" w:hAnsi="Times New Roman"/>
                <w:color w:val="FF0000"/>
                <w:spacing w:val="-2"/>
                <w:sz w:val="24"/>
                <w:szCs w:val="24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1 автомобиль «Скорой медицинской помощи» в районе </w:t>
            </w: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Талнах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  <w:u w:val="single"/>
              </w:rPr>
              <w:t>12.45 – 16.00</w:t>
            </w:r>
          </w:p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09 мая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Коростелева Н.М.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Зайчик И.Л. 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Юрлов К.М.</w:t>
            </w:r>
          </w:p>
        </w:tc>
      </w:tr>
      <w:tr w:rsidR="005102CF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napToGrid w:val="0"/>
              <w:spacing w:after="0" w:line="240" w:lineRule="auto"/>
              <w:ind w:left="-57" w:right="-57"/>
              <w:rPr>
                <w:rFonts w:ascii="Times New Roman" w:hAnsi="Times New Roman"/>
                <w:color w:val="FF0000"/>
                <w:spacing w:val="-2"/>
                <w:sz w:val="24"/>
                <w:szCs w:val="24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1 автомобиль «Скорой медицинской помощи» в районе Кайеркан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  <w:u w:val="single"/>
              </w:rPr>
              <w:t>12.45 – 16.00</w:t>
            </w:r>
          </w:p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09 мая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Коростелева Н.М.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Зайчик И.Л. 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Юрлов К.М.</w:t>
            </w:r>
          </w:p>
        </w:tc>
      </w:tr>
      <w:tr w:rsidR="005102CF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napToGrid w:val="0"/>
              <w:spacing w:after="0" w:line="240" w:lineRule="auto"/>
              <w:ind w:left="-57" w:right="-57"/>
              <w:rPr>
                <w:rFonts w:ascii="Times New Roman" w:hAnsi="Times New Roman"/>
                <w:color w:val="FF0000"/>
                <w:spacing w:val="-2"/>
                <w:sz w:val="24"/>
                <w:szCs w:val="24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 xml:space="preserve">1 автобус «Вольво» для перевозки руководителей города в сопровождении автомобиля ГИБДД по маршруту: ул. Кирова, д. 3 - памятники Героям Советского Союза </w:t>
            </w:r>
          </w:p>
          <w:p w:rsidR="005102CF" w:rsidRPr="00E164A5" w:rsidRDefault="005102CF" w:rsidP="005102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  <w:u w:val="single"/>
              </w:rPr>
              <w:t>11.00 – 13.00</w:t>
            </w:r>
          </w:p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09 мая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Яковлев А.А.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Боголюбов О.В.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Камзалаков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А.А.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5102CF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napToGrid w:val="0"/>
              <w:spacing w:after="0" w:line="240" w:lineRule="auto"/>
              <w:ind w:left="-57" w:right="-57"/>
              <w:rPr>
                <w:rFonts w:ascii="Times New Roman" w:hAnsi="Times New Roman"/>
                <w:color w:val="FF0000"/>
                <w:spacing w:val="-2"/>
                <w:sz w:val="24"/>
                <w:szCs w:val="24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102CF" w:rsidRPr="00E164A5" w:rsidRDefault="005102CF" w:rsidP="005102CF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1 легковой автомобиль (не менее 6 мест) для доставки ветеранов - участников праздничного обеда из ресторана к местам проживания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  <w:u w:val="single"/>
              </w:rPr>
              <w:t>12.00 – 16.00</w:t>
            </w:r>
          </w:p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09 мая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Коростелева Н.М.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Яковлев А.А.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pacing w:val="-2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Нариманян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С.Ю. Боголюбов О.В.</w:t>
            </w:r>
          </w:p>
        </w:tc>
      </w:tr>
      <w:tr w:rsidR="005102CF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napToGrid w:val="0"/>
              <w:spacing w:after="0" w:line="240" w:lineRule="auto"/>
              <w:ind w:left="-57" w:right="-57"/>
              <w:rPr>
                <w:rFonts w:ascii="Times New Roman" w:hAnsi="Times New Roman"/>
                <w:color w:val="FF0000"/>
                <w:spacing w:val="-2"/>
                <w:sz w:val="24"/>
                <w:szCs w:val="24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1 автобус среднего класса для обеспечения </w:t>
            </w: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звукотехнической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службы МБУК «ГЦК»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  <w:u w:val="single"/>
              </w:rPr>
              <w:t>09.00 – 17.00</w:t>
            </w:r>
          </w:p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09 мая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Коростелева Н.М.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Яковлев А.А.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Глазков С.Г.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Боголюбов О.В.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5102CF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napToGrid w:val="0"/>
              <w:spacing w:after="0" w:line="240" w:lineRule="auto"/>
              <w:ind w:left="-57" w:right="-57"/>
              <w:rPr>
                <w:rFonts w:ascii="Times New Roman" w:hAnsi="Times New Roman"/>
                <w:color w:val="FF0000"/>
                <w:spacing w:val="-2"/>
                <w:sz w:val="24"/>
                <w:szCs w:val="24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AC7892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1 автобус среднего класса для обеспечения </w:t>
            </w: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звукотехнической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службы МБУК «КДЦ им. Вл. Высоцкого»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  <w:u w:val="single"/>
              </w:rPr>
              <w:t>11.30 – 17.00</w:t>
            </w:r>
          </w:p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09 мая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Коростелева Н.М.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Яковлев А.А.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Давыдова И.А.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Боголюбов О.В.</w:t>
            </w:r>
          </w:p>
        </w:tc>
      </w:tr>
      <w:tr w:rsidR="005102CF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napToGrid w:val="0"/>
              <w:spacing w:after="0" w:line="240" w:lineRule="auto"/>
              <w:ind w:left="-57" w:right="-57"/>
              <w:rPr>
                <w:rFonts w:ascii="Times New Roman" w:hAnsi="Times New Roman"/>
                <w:color w:val="FF0000"/>
                <w:spacing w:val="-2"/>
                <w:sz w:val="24"/>
                <w:szCs w:val="24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2BDB" w:rsidRPr="00E164A5" w:rsidRDefault="005102CF" w:rsidP="00AC7892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1 </w:t>
            </w:r>
            <w:r w:rsidRPr="00E164A5">
              <w:rPr>
                <w:rFonts w:ascii="Times New Roman" w:hAnsi="Times New Roman"/>
                <w:sz w:val="24"/>
                <w:szCs w:val="24"/>
              </w:rPr>
              <w:t xml:space="preserve">легковой </w:t>
            </w: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автомобиль для обеспечения </w:t>
            </w: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звукотехнической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службы МБУК «КДЦ «Юбилейный»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  <w:u w:val="single"/>
              </w:rPr>
              <w:t>12.30 – 15.30</w:t>
            </w:r>
          </w:p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09 мая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Коростелева Н.М.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Яковлев А.А.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Давыдова И.А.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Боголюбов О.В.</w:t>
            </w:r>
          </w:p>
        </w:tc>
      </w:tr>
      <w:tr w:rsidR="005102CF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Для войсковой части 40919:</w:t>
            </w:r>
          </w:p>
          <w:p w:rsidR="005102CF" w:rsidRPr="00E164A5" w:rsidRDefault="005102CF" w:rsidP="005102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1 автобус среднего класса для доставки знаменного расчета и венков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br/>
            </w: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по маршруту: ул. Лауреатов, д.46 - пр. Ленинский, д.26 - ул. Кирова д.3 - памятник Героям Советского Союза – ул. Лауреатов, д.46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napToGrid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u w:val="single"/>
              </w:rPr>
            </w:pPr>
          </w:p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  <w:u w:val="single"/>
              </w:rPr>
              <w:t>09.30. – 13.00</w:t>
            </w:r>
          </w:p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09 мая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napToGrid w:val="0"/>
              <w:spacing w:after="0" w:line="240" w:lineRule="auto"/>
              <w:ind w:left="34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Яковлев А.А.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Боголюбов О.В.</w:t>
            </w:r>
          </w:p>
          <w:p w:rsidR="005102CF" w:rsidRPr="00E164A5" w:rsidRDefault="005102CF" w:rsidP="005102CF">
            <w:pPr>
              <w:snapToGrid w:val="0"/>
              <w:spacing w:after="0" w:line="240" w:lineRule="auto"/>
              <w:ind w:left="34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Кравцов И.П.</w:t>
            </w:r>
          </w:p>
        </w:tc>
      </w:tr>
      <w:tr w:rsidR="005102CF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napToGrid w:val="0"/>
              <w:spacing w:after="0" w:line="240" w:lineRule="auto"/>
              <w:ind w:left="-57" w:right="-57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1 автобус среднего класса для перевозки личного состава части (не более 30 чел.) по маршруту: ул. Лауреатов, д.46- площадь Памяти Героев –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br/>
            </w: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ул. Лауреатов, д.46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  <w:u w:val="single"/>
              </w:rPr>
              <w:t>10.30 – 13.30</w:t>
            </w:r>
          </w:p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03, 06, 07 мая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Яковлев А.А.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Боголюбов О.В.</w:t>
            </w:r>
          </w:p>
          <w:p w:rsidR="005102CF" w:rsidRPr="00E164A5" w:rsidRDefault="005102CF" w:rsidP="005102CF">
            <w:pPr>
              <w:snapToGrid w:val="0"/>
              <w:spacing w:after="0" w:line="240" w:lineRule="auto"/>
              <w:ind w:left="34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Кравцов И.П.</w:t>
            </w:r>
          </w:p>
        </w:tc>
      </w:tr>
      <w:tr w:rsidR="005102CF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napToGrid w:val="0"/>
              <w:spacing w:after="0" w:line="240" w:lineRule="auto"/>
              <w:ind w:left="-57" w:right="-57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1 автобус большого или среднего класса для перевозки личного состава части по маршруту: ул. Лауреатов, д.46 - </w:t>
            </w:r>
            <w:r w:rsidRPr="00E164A5">
              <w:rPr>
                <w:rFonts w:ascii="Times New Roman" w:hAnsi="Times New Roman"/>
                <w:sz w:val="24"/>
                <w:szCs w:val="24"/>
              </w:rPr>
              <w:t>район Театральной площади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E164A5">
              <w:rPr>
                <w:rFonts w:ascii="Times New Roman" w:hAnsi="Times New Roman"/>
                <w:sz w:val="24"/>
                <w:szCs w:val="24"/>
              </w:rPr>
              <w:t>(пр. Ленинский, д.34)</w:t>
            </w: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- ул. Кирова, д.2 - ул. Лауреатов, д.46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  <w:u w:val="single"/>
              </w:rPr>
              <w:t>09.00 – 14.00</w:t>
            </w:r>
          </w:p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09 мая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Яковлев А.А.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Тетенькин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А.В.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Кравцов И.П.</w:t>
            </w:r>
          </w:p>
        </w:tc>
      </w:tr>
      <w:tr w:rsidR="005102CF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napToGrid w:val="0"/>
              <w:spacing w:after="0" w:line="240" w:lineRule="auto"/>
              <w:ind w:left="-57" w:right="-57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2 легковых автомобиля для транспортировки 2-х полевых кухонь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br/>
            </w: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по маршруту: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ул. Лауреатов, д.46 - </w:t>
            </w:r>
            <w:r w:rsidRPr="00E164A5">
              <w:rPr>
                <w:rFonts w:ascii="Times New Roman" w:hAnsi="Times New Roman"/>
                <w:sz w:val="24"/>
                <w:szCs w:val="24"/>
              </w:rPr>
              <w:t>пл. Театральная</w:t>
            </w: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- ул. Лауреатов, д.46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  <w:u w:val="single"/>
              </w:rPr>
              <w:t>12.00 – 16.00</w:t>
            </w:r>
          </w:p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09 мая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Яковлев А.А.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Боголюбов О.В.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Кравцов И.П.</w:t>
            </w:r>
          </w:p>
        </w:tc>
      </w:tr>
      <w:tr w:rsidR="005102CF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7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Для войсковой части 67978: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1 легковой автомобиль для перевозки почетного караула (не более 5 чел.)</w:t>
            </w: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br/>
              <w:t>по маршруту: ул. Вокзальная, д.35 (район хранилища «Лебяжье») -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br/>
            </w: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ул. Кирова, д.2 -  ул. Вокзальная, д.35 (район хранилища «Лебяжье»)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napToGrid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u w:val="single"/>
              </w:rPr>
            </w:pPr>
          </w:p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  <w:u w:val="single"/>
              </w:rPr>
              <w:t>10.30 – 13.30</w:t>
            </w:r>
          </w:p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03, 06, 07 мая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Яковлев А.А.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2CF" w:rsidRPr="00E164A5" w:rsidRDefault="005102CF" w:rsidP="005102CF">
            <w:pPr>
              <w:snapToGrid w:val="0"/>
              <w:spacing w:after="0" w:line="240" w:lineRule="auto"/>
              <w:ind w:left="34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Боголюбов О.В.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Сауль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 xml:space="preserve"> А.А.</w:t>
            </w:r>
          </w:p>
        </w:tc>
      </w:tr>
      <w:tr w:rsidR="005102CF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napToGrid w:val="0"/>
              <w:spacing w:after="0" w:line="240" w:lineRule="auto"/>
              <w:ind w:left="-57" w:right="-57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1 легковой автомобиль для транспортировки 1 полевой кухни по маршруту:</w:t>
            </w: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br/>
              <w:t xml:space="preserve">ул. Вокзальная, д. 35 (район хранилища «Лебяжье») - </w:t>
            </w:r>
            <w:r w:rsidRPr="00E164A5">
              <w:rPr>
                <w:rFonts w:ascii="Times New Roman" w:hAnsi="Times New Roman"/>
                <w:sz w:val="24"/>
                <w:szCs w:val="24"/>
              </w:rPr>
              <w:t>пл. Театральная,</w:t>
            </w: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-</w:t>
            </w: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br/>
              <w:t xml:space="preserve">ул. Вокзальная, д. 35 (район хранилища «Лебяжье») 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  <w:u w:val="single"/>
              </w:rPr>
              <w:t>12.00-16.00</w:t>
            </w:r>
          </w:p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09 мая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Яковлев А.А.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Боголюбов О.В.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Сауль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 xml:space="preserve"> А.А.</w:t>
            </w:r>
          </w:p>
        </w:tc>
      </w:tr>
      <w:tr w:rsidR="005102CF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6.4.</w:t>
            </w: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b/>
                <w:sz w:val="24"/>
                <w:szCs w:val="24"/>
              </w:rPr>
              <w:t>Для 7 ПСО ФПС ГПС:</w:t>
            </w:r>
          </w:p>
          <w:p w:rsidR="005102CF" w:rsidRPr="00E164A5" w:rsidRDefault="005102CF" w:rsidP="005102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2 легковых автомобиля для транспортировки 2 полевых кухонь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E164A5">
              <w:rPr>
                <w:rFonts w:ascii="Times New Roman" w:hAnsi="Times New Roman"/>
                <w:sz w:val="24"/>
                <w:szCs w:val="24"/>
              </w:rPr>
              <w:t xml:space="preserve">по маршруту: ПЧ-42 (район </w:t>
            </w: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Оганер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 xml:space="preserve">) - пл. Комсомольская, - ПЧ-42 (район </w:t>
            </w: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Оганер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164A5">
              <w:rPr>
                <w:rFonts w:ascii="Times New Roman" w:hAnsi="Times New Roman"/>
                <w:sz w:val="24"/>
                <w:szCs w:val="24"/>
                <w:u w:val="single"/>
              </w:rPr>
              <w:t>09.00-14.00</w:t>
            </w:r>
          </w:p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09 мая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Тимофеев Н.А.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Большаков И.А.</w:t>
            </w:r>
          </w:p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Старовойтов А.К.</w:t>
            </w:r>
          </w:p>
        </w:tc>
      </w:tr>
      <w:tr w:rsidR="005102CF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napToGrid w:val="0"/>
              <w:spacing w:after="0" w:line="240" w:lineRule="auto"/>
              <w:ind w:left="-57" w:right="-57"/>
              <w:rPr>
                <w:rFonts w:ascii="Times New Roman" w:hAnsi="Times New Roman"/>
                <w:color w:val="FF0000"/>
                <w:spacing w:val="-2"/>
                <w:sz w:val="24"/>
                <w:szCs w:val="24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Default="005102CF" w:rsidP="005102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1 автомобиль для транспортировки полевых кухонь по маршруту: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E164A5">
              <w:rPr>
                <w:rFonts w:ascii="Times New Roman" w:hAnsi="Times New Roman"/>
                <w:sz w:val="24"/>
                <w:szCs w:val="24"/>
              </w:rPr>
              <w:t xml:space="preserve"> ул. </w:t>
            </w: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Пождепо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 xml:space="preserve">, д.1 - пл. Горняков - ул. </w:t>
            </w: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Пождепо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>, д.1</w:t>
            </w:r>
          </w:p>
          <w:p w:rsidR="005102CF" w:rsidRPr="00E164A5" w:rsidRDefault="005102CF" w:rsidP="005102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164A5">
              <w:rPr>
                <w:rFonts w:ascii="Times New Roman" w:hAnsi="Times New Roman"/>
                <w:sz w:val="24"/>
                <w:szCs w:val="24"/>
                <w:u w:val="single"/>
              </w:rPr>
              <w:t>11.00 – 16.00</w:t>
            </w:r>
          </w:p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09 мая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Яковлев А.А.</w:t>
            </w:r>
          </w:p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Аллаяров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 xml:space="preserve"> Р.З.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Боголюбов О.В.</w:t>
            </w:r>
          </w:p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Старовойтов А.К.</w:t>
            </w:r>
          </w:p>
        </w:tc>
      </w:tr>
      <w:tr w:rsidR="005102CF" w:rsidRPr="00E164A5" w:rsidTr="00157917">
        <w:trPr>
          <w:gridAfter w:val="1"/>
          <w:wAfter w:w="12" w:type="dxa"/>
          <w:trHeight w:val="6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napToGrid w:val="0"/>
              <w:spacing w:after="0" w:line="240" w:lineRule="auto"/>
              <w:ind w:left="-57" w:right="-57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AC78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1 автомобиль для транспортировки полевых кухонь по маршруту:</w:t>
            </w:r>
            <w:r w:rsidRPr="00E164A5">
              <w:rPr>
                <w:rFonts w:ascii="Times New Roman" w:hAnsi="Times New Roman"/>
                <w:sz w:val="24"/>
                <w:szCs w:val="24"/>
              </w:rPr>
              <w:br/>
              <w:t xml:space="preserve">ул. Первомайская, д.56 -ул. </w:t>
            </w: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Надеждинская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>, д.5 -  ул. Первомайская, д.56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164A5">
              <w:rPr>
                <w:rFonts w:ascii="Times New Roman" w:hAnsi="Times New Roman"/>
                <w:sz w:val="24"/>
                <w:szCs w:val="24"/>
                <w:u w:val="single"/>
              </w:rPr>
              <w:t>11.00 – 16.00</w:t>
            </w:r>
          </w:p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09 мая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Яковлев А.А.</w:t>
            </w:r>
          </w:p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Аллаяров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 xml:space="preserve"> Р.З.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Боголюбов О.В.</w:t>
            </w:r>
          </w:p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Старовойтов А.К.</w:t>
            </w:r>
          </w:p>
        </w:tc>
      </w:tr>
      <w:tr w:rsidR="005102CF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6.5.</w:t>
            </w: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Для ИК-15: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2 легковых автомобиля для транспортировки 2-х полевых кухонь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br/>
            </w: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по маршруту: ул. Ветеранов, д. 24 - </w:t>
            </w:r>
            <w:r w:rsidRPr="00E164A5">
              <w:rPr>
                <w:rFonts w:ascii="Times New Roman" w:hAnsi="Times New Roman"/>
                <w:sz w:val="24"/>
                <w:szCs w:val="24"/>
              </w:rPr>
              <w:t>пл. Комсомольская,</w:t>
            </w: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- ул. Ветеранов,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br/>
            </w: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д. 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napToGrid w:val="0"/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  <w:u w:val="single"/>
              </w:rPr>
            </w:pPr>
          </w:p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  <w:u w:val="single"/>
              </w:rPr>
              <w:t>09.00-14.00</w:t>
            </w:r>
          </w:p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09 мая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Аллаяров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 xml:space="preserve"> Р.З.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2CF" w:rsidRPr="00E164A5" w:rsidRDefault="005102CF" w:rsidP="005102CF">
            <w:pPr>
              <w:snapToGrid w:val="0"/>
              <w:spacing w:after="0" w:line="240" w:lineRule="auto"/>
              <w:ind w:left="34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5102CF" w:rsidRPr="00E164A5" w:rsidRDefault="005102CF" w:rsidP="005102CF">
            <w:pPr>
              <w:snapToGrid w:val="0"/>
              <w:spacing w:after="0" w:line="240" w:lineRule="auto"/>
              <w:ind w:left="34"/>
              <w:rPr>
                <w:rFonts w:ascii="Times New Roman" w:hAnsi="Times New Roman"/>
                <w:spacing w:val="-2"/>
                <w:sz w:val="24"/>
                <w:szCs w:val="24"/>
                <w:u w:val="single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Гурьянов Н.В.</w:t>
            </w:r>
          </w:p>
        </w:tc>
      </w:tr>
      <w:tr w:rsidR="005102CF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6.6.</w:t>
            </w: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64A5">
              <w:rPr>
                <w:rFonts w:ascii="Times New Roman" w:hAnsi="Times New Roman"/>
                <w:b/>
                <w:sz w:val="24"/>
                <w:szCs w:val="24"/>
              </w:rPr>
              <w:t xml:space="preserve">Для </w:t>
            </w:r>
            <w:r w:rsidRPr="00B91B38">
              <w:rPr>
                <w:rFonts w:ascii="Times New Roman" w:hAnsi="Times New Roman"/>
                <w:b/>
                <w:sz w:val="24"/>
                <w:szCs w:val="24"/>
              </w:rPr>
              <w:t>МБУК «Городской центр культуры»:</w:t>
            </w:r>
          </w:p>
          <w:p w:rsidR="005102CF" w:rsidRPr="00E164A5" w:rsidRDefault="001B2897" w:rsidP="005102CF">
            <w:pPr>
              <w:spacing w:after="0" w:line="240" w:lineRule="auto"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автомобиль «</w:t>
            </w:r>
            <w:r w:rsidR="005102CF" w:rsidRPr="00E164A5">
              <w:rPr>
                <w:rFonts w:ascii="Times New Roman" w:hAnsi="Times New Roman"/>
                <w:sz w:val="24"/>
                <w:szCs w:val="24"/>
              </w:rPr>
              <w:t>Подвижный пункт управления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5102CF" w:rsidRPr="00E164A5">
              <w:rPr>
                <w:rFonts w:ascii="Times New Roman" w:hAnsi="Times New Roman"/>
                <w:sz w:val="24"/>
                <w:szCs w:val="24"/>
              </w:rPr>
              <w:t xml:space="preserve"> для обеспечения работы </w:t>
            </w:r>
            <w:proofErr w:type="spellStart"/>
            <w:r w:rsidR="005102CF" w:rsidRPr="00E164A5">
              <w:rPr>
                <w:rFonts w:ascii="Times New Roman" w:hAnsi="Times New Roman"/>
                <w:sz w:val="24"/>
                <w:szCs w:val="24"/>
              </w:rPr>
              <w:t>звукотехнической</w:t>
            </w:r>
            <w:proofErr w:type="spellEnd"/>
            <w:r w:rsidR="005102CF" w:rsidRPr="00E164A5">
              <w:rPr>
                <w:rFonts w:ascii="Times New Roman" w:hAnsi="Times New Roman"/>
                <w:sz w:val="24"/>
                <w:szCs w:val="24"/>
              </w:rPr>
              <w:t xml:space="preserve"> службы МБУК «Городской центр культуры» у </w:t>
            </w:r>
            <w:r w:rsidR="005102CF" w:rsidRPr="00E164A5">
              <w:rPr>
                <w:rFonts w:ascii="Times New Roman" w:hAnsi="Times New Roman"/>
                <w:spacing w:val="-2"/>
                <w:sz w:val="24"/>
                <w:szCs w:val="24"/>
              </w:rPr>
              <w:t>«Вечного огня» на площади Памяти Героев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napToGrid w:val="0"/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  <w:u w:val="single"/>
              </w:rPr>
            </w:pPr>
          </w:p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  <w:u w:val="single"/>
              </w:rPr>
              <w:t>09.30-14.00</w:t>
            </w:r>
          </w:p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09 мая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2897" w:rsidRDefault="001B2897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Тимофеев Н.А.</w:t>
            </w:r>
          </w:p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Аллаяров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 xml:space="preserve"> Р.З</w:t>
            </w:r>
          </w:p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897" w:rsidRDefault="001B2897" w:rsidP="005102CF">
            <w:pPr>
              <w:snapToGrid w:val="0"/>
              <w:spacing w:after="0" w:line="240" w:lineRule="auto"/>
              <w:ind w:left="34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5102CF" w:rsidRPr="00E164A5" w:rsidRDefault="005102CF" w:rsidP="005102CF">
            <w:pPr>
              <w:snapToGrid w:val="0"/>
              <w:spacing w:after="0" w:line="240" w:lineRule="auto"/>
              <w:ind w:left="34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Большаков И.В.</w:t>
            </w:r>
          </w:p>
          <w:p w:rsidR="005102CF" w:rsidRPr="00B91B38" w:rsidRDefault="005102CF" w:rsidP="005102CF">
            <w:pPr>
              <w:snapToGrid w:val="0"/>
              <w:spacing w:after="0" w:line="240" w:lineRule="auto"/>
              <w:ind w:left="34"/>
              <w:rPr>
                <w:rFonts w:ascii="Times New Roman" w:hAnsi="Times New Roman"/>
                <w:spacing w:val="-4"/>
                <w:sz w:val="24"/>
                <w:szCs w:val="24"/>
                <w:u w:val="single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Глазков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С.Г.</w:t>
            </w:r>
          </w:p>
        </w:tc>
      </w:tr>
      <w:tr w:rsidR="005102CF" w:rsidRPr="00E164A5" w:rsidTr="00157917">
        <w:trPr>
          <w:trHeight w:val="20"/>
        </w:trPr>
        <w:tc>
          <w:tcPr>
            <w:tcW w:w="150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7. Информационное обеспечение</w:t>
            </w:r>
          </w:p>
        </w:tc>
      </w:tr>
      <w:tr w:rsidR="005102CF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7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 xml:space="preserve">Размещение информационных материалов о праздновании </w:t>
            </w: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79-й годовщины Победы советского народа в Великой Отечественной войне 1941-1945 годов</w:t>
            </w: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br/>
            </w:r>
            <w:r w:rsidRPr="00E164A5">
              <w:rPr>
                <w:rFonts w:ascii="Times New Roman" w:hAnsi="Times New Roman"/>
                <w:sz w:val="24"/>
                <w:szCs w:val="24"/>
              </w:rPr>
              <w:t xml:space="preserve">в СМИ муниципального образования город Норильск и Красноярского края, а также на официальном сайте муниципального образования город Норильск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pStyle w:val="a5"/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апрель-май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Баринов В.А.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Голикова Е.В.</w:t>
            </w:r>
          </w:p>
        </w:tc>
      </w:tr>
      <w:tr w:rsidR="005102CF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7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Организация прямой трансляции на телеканале «Норильск ТВ» в целях освещения торжественных мероприятий на площади Памяти Героев, посвященных Дню Победы. Обеспечение безопасности мероприятия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pStyle w:val="a5"/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09 мая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Баринов В.А.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Тимофеев Н.А.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Голикова Е.В.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Щербаков А.В.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pacing w:val="-2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Мусихин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О.В.</w:t>
            </w:r>
          </w:p>
        </w:tc>
      </w:tr>
      <w:tr w:rsidR="005102CF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lastRenderedPageBreak/>
              <w:t>7.3</w:t>
            </w:r>
          </w:p>
        </w:tc>
        <w:tc>
          <w:tcPr>
            <w:tcW w:w="7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Реализация проекта по созданию и трансляции на телеканале «Норильск ТВ» видеороликов с участием жителей города Норильска, посвященных ветеранам Великой Отечественной войны и труда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pStyle w:val="a5"/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апрель-май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Баринов В.А.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Голикова Е.В.</w:t>
            </w:r>
          </w:p>
        </w:tc>
      </w:tr>
      <w:tr w:rsidR="005102CF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7.4</w:t>
            </w:r>
          </w:p>
        </w:tc>
        <w:tc>
          <w:tcPr>
            <w:tcW w:w="7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Размещение на мониторах общественного транспорта, остановочных пунктах видеороликов посвященных Дню Победы (без звука)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pStyle w:val="a5"/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до 03 мая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Яковлев А.А.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Баринов В.А.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Тетенькин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А.В.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Петиримов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И.Н.</w:t>
            </w:r>
          </w:p>
        </w:tc>
      </w:tr>
      <w:tr w:rsidR="005102CF" w:rsidRPr="00E164A5" w:rsidTr="00157917">
        <w:trPr>
          <w:trHeight w:val="20"/>
        </w:trPr>
        <w:tc>
          <w:tcPr>
            <w:tcW w:w="150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A5">
              <w:rPr>
                <w:rFonts w:ascii="Times New Roman" w:hAnsi="Times New Roman"/>
                <w:b/>
                <w:sz w:val="24"/>
                <w:szCs w:val="24"/>
              </w:rPr>
              <w:t>8. Подготовка территории города к празднику</w:t>
            </w:r>
          </w:p>
        </w:tc>
      </w:tr>
      <w:tr w:rsidR="005102CF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F1539E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Очистка от снега, благоустройство площадей Памяти Героев, Комсомольской и Театральной Центрального района, и площадей районов </w:t>
            </w: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Талнах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, </w:t>
            </w: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Кайеркан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, поселка </w:t>
            </w: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Снежногорск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и прилегающих к ним территории, а также</w:t>
            </w:r>
            <w:r w:rsidRPr="00E164A5">
              <w:rPr>
                <w:rFonts w:ascii="Times New Roman" w:hAnsi="Times New Roman"/>
                <w:sz w:val="24"/>
                <w:szCs w:val="24"/>
              </w:rPr>
              <w:t xml:space="preserve"> в месте чествования ветерана </w:t>
            </w: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ВОВ Конопл</w:t>
            </w:r>
            <w:r w:rsidR="00F1539E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Дмитрия Ивановича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br/>
            </w: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 рамках акции «Окно ветерана» по адресу: г. Норильск, Лауреатов, д.65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до 03 мая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Яковлев А.А.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Петров С.С.</w:t>
            </w:r>
          </w:p>
          <w:p w:rsidR="005102CF" w:rsidRPr="00E164A5" w:rsidRDefault="005102CF" w:rsidP="005102CF">
            <w:pPr>
              <w:spacing w:after="0" w:line="240" w:lineRule="auto"/>
              <w:ind w:left="34" w:right="-108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Добровольский А.А.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Рябов Н.А.</w:t>
            </w:r>
          </w:p>
        </w:tc>
        <w:tc>
          <w:tcPr>
            <w:tcW w:w="22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Гарбарук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 xml:space="preserve"> С.С.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Боголюбов О.В.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Старовойтов А.К.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Петеримов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 xml:space="preserve"> И.Н.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Низамутдинов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А.Р.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pacing w:val="-2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Леу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Л.А.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Эльмурзаева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Г.А.</w:t>
            </w:r>
          </w:p>
          <w:p w:rsidR="005102CF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Тихонов Д.Г.</w:t>
            </w:r>
          </w:p>
        </w:tc>
      </w:tr>
      <w:tr w:rsidR="005102CF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Отчистка от снега спортивной площадки за МБУ «Молодежный центр»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br/>
            </w: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для проведения тренировок «ЮНАРМИИ»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до 03 мая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2CF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napToGrid w:val="0"/>
              <w:spacing w:after="0" w:line="240" w:lineRule="auto"/>
              <w:ind w:left="-57" w:right="-57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 xml:space="preserve">Благоустройство мест захоронения участников Великой Отечественной войны, </w:t>
            </w: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мемориала Героям Советского Союза</w:t>
            </w:r>
            <w:r w:rsidRPr="00E164A5">
              <w:rPr>
                <w:rFonts w:ascii="Times New Roman" w:hAnsi="Times New Roman"/>
                <w:sz w:val="24"/>
                <w:szCs w:val="24"/>
              </w:rPr>
              <w:t xml:space="preserve"> на городском кладбище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до 27 апреля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napToGrid w:val="0"/>
              <w:spacing w:after="0" w:line="240" w:lineRule="auto"/>
              <w:ind w:left="34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27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2CF" w:rsidRPr="00E164A5" w:rsidRDefault="005102CF" w:rsidP="005102CF">
            <w:pPr>
              <w:snapToGrid w:val="0"/>
              <w:spacing w:after="0" w:line="240" w:lineRule="auto"/>
              <w:ind w:left="34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5102CF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Выполнение работ по архитектурно-художественному оформлению Центрального района города Норильска, районов </w:t>
            </w: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Талнах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, </w:t>
            </w: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Кайеркан</w:t>
            </w:r>
            <w:proofErr w:type="spellEnd"/>
            <w:r>
              <w:rPr>
                <w:rFonts w:ascii="Times New Roman" w:hAnsi="Times New Roman"/>
                <w:spacing w:val="-2"/>
                <w:sz w:val="24"/>
                <w:szCs w:val="24"/>
              </w:rPr>
              <w:br/>
            </w: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и поселка </w:t>
            </w: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Снежногорск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до 06 мая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Бусов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Д.А.</w:t>
            </w:r>
          </w:p>
          <w:p w:rsidR="005102CF" w:rsidRPr="00E164A5" w:rsidRDefault="005102CF" w:rsidP="005102CF">
            <w:pPr>
              <w:spacing w:after="0" w:line="240" w:lineRule="auto"/>
              <w:ind w:left="34" w:right="-108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Добровольский А.А. Петров С.С.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Рябов Н.А.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2CF" w:rsidRPr="00E164A5" w:rsidRDefault="005102CF" w:rsidP="001B2897">
            <w:pPr>
              <w:spacing w:after="0" w:line="240" w:lineRule="auto"/>
              <w:ind w:left="34"/>
              <w:rPr>
                <w:rFonts w:ascii="Times New Roman" w:hAnsi="Times New Roman"/>
                <w:spacing w:val="-2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Низамутдинов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А.Р.</w:t>
            </w:r>
          </w:p>
        </w:tc>
      </w:tr>
      <w:tr w:rsidR="005102CF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8.3.</w:t>
            </w: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Подготовка и проверка оборудования радиофикации озвучивания района Центрального, районов </w:t>
            </w: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Кайеркан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, </w:t>
            </w: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Талнах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и поселка </w:t>
            </w: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Снежногорск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до 06 мая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Коростелева Н.М.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Тимофеев Н.А.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Большаков И.А.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Давыдова И.А.</w:t>
            </w:r>
          </w:p>
        </w:tc>
      </w:tr>
      <w:tr w:rsidR="005102CF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8.4.</w:t>
            </w: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Контроль готовности территории к праздничным мероприятиям (объезд территории)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  <w:u w:val="single"/>
              </w:rPr>
              <w:t>09.30</w:t>
            </w:r>
          </w:p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07 мая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Карасев Д.В.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Коростелева Н.М.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Аллаяров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Р.З.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Организационный комитет</w:t>
            </w:r>
          </w:p>
        </w:tc>
      </w:tr>
      <w:tr w:rsidR="005102CF" w:rsidRPr="00E164A5" w:rsidTr="00157917">
        <w:trPr>
          <w:trHeight w:val="20"/>
        </w:trPr>
        <w:tc>
          <w:tcPr>
            <w:tcW w:w="150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2CF" w:rsidRPr="00E164A5" w:rsidRDefault="005102CF" w:rsidP="005102CF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9. Хозяйственное обеспечение</w:t>
            </w:r>
          </w:p>
        </w:tc>
      </w:tr>
      <w:tr w:rsidR="005102CF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9.1.</w:t>
            </w: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6"/>
                <w:sz w:val="24"/>
                <w:szCs w:val="24"/>
              </w:rPr>
              <w:t>Изготовление пригласительных билетов на праздничный концерт 08.05.2024.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6"/>
                <w:sz w:val="24"/>
                <w:szCs w:val="24"/>
              </w:rPr>
              <w:t>Распределение билетов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до 19 апреля</w:t>
            </w:r>
          </w:p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до 27 апреля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Коростелева Н.М.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Баринов В.А.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Давыдова И.А.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Рожкова Т.В.</w:t>
            </w:r>
          </w:p>
        </w:tc>
      </w:tr>
      <w:tr w:rsidR="005102CF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9.2.</w:t>
            </w: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Установка двух модулей для аппаратуры вещания на площади Памяти Героев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до 06 мая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Коростелева Н.М.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Купреенко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 xml:space="preserve"> К.В.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Давыдова И.А.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Дзебисов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 xml:space="preserve"> Д.Г.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Гарбарук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С.С.</w:t>
            </w:r>
          </w:p>
        </w:tc>
      </w:tr>
      <w:tr w:rsidR="005102CF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lastRenderedPageBreak/>
              <w:t>9.3.</w:t>
            </w: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Вывод электропитания для аппаратуры вещания на площади Памяти Героев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до 06 мая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Купреенко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 xml:space="preserve"> К.В.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Гарбарук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С.С.</w:t>
            </w:r>
          </w:p>
        </w:tc>
      </w:tr>
      <w:tr w:rsidR="005102CF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9.4.</w:t>
            </w: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Подготовка и установка ограждений, стульев в районе</w:t>
            </w: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E164A5">
              <w:rPr>
                <w:rFonts w:ascii="Times New Roman" w:hAnsi="Times New Roman"/>
                <w:sz w:val="24"/>
                <w:szCs w:val="24"/>
              </w:rPr>
              <w:t>площади Памяти Героев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до 09 мая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Коростелева Н.М.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Купреенко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К.В.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Давыдова И.А.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Нариманян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 xml:space="preserve"> С.Ю.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Лягин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 xml:space="preserve"> А.Ю.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Гарбарук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С.С.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pacing w:val="-2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Дзебисов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 xml:space="preserve"> Д.Г.</w:t>
            </w:r>
          </w:p>
        </w:tc>
      </w:tr>
      <w:tr w:rsidR="005102CF" w:rsidRPr="00E164A5" w:rsidTr="00157917">
        <w:trPr>
          <w:gridAfter w:val="1"/>
          <w:wAfter w:w="12" w:type="dxa"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9.5.</w:t>
            </w: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Приобретение 16 венков, цветов, одноразовой посуды, продуктов питания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до 06 мая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Коростелева Н.М.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Тимофеев Н.А.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Давыдова И.А.</w:t>
            </w:r>
          </w:p>
          <w:p w:rsidR="005102CF" w:rsidRPr="00E164A5" w:rsidRDefault="005102CF" w:rsidP="005102C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Науменко Т.Н.</w:t>
            </w:r>
          </w:p>
        </w:tc>
      </w:tr>
    </w:tbl>
    <w:p w:rsidR="00D2262A" w:rsidRPr="00E164A5" w:rsidRDefault="00D2262A" w:rsidP="00D2262A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57917" w:rsidRPr="00E164A5" w:rsidRDefault="00157917" w:rsidP="00D2262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E164A5">
        <w:rPr>
          <w:rFonts w:ascii="Times New Roman" w:hAnsi="Times New Roman"/>
          <w:sz w:val="26"/>
          <w:szCs w:val="26"/>
        </w:rPr>
        <w:t>Примечание: * - мероприятия выполняются по особому распоряжению</w:t>
      </w:r>
    </w:p>
    <w:p w:rsidR="00AC7892" w:rsidRDefault="00AC7892" w:rsidP="00D2262A">
      <w:pPr>
        <w:pStyle w:val="ConsPlusNormal"/>
        <w:ind w:left="6096" w:firstLine="5811"/>
        <w:outlineLvl w:val="0"/>
        <w:rPr>
          <w:rFonts w:ascii="Times New Roman" w:hAnsi="Times New Roman" w:cs="Times New Roman"/>
          <w:sz w:val="26"/>
          <w:szCs w:val="26"/>
        </w:rPr>
      </w:pPr>
    </w:p>
    <w:p w:rsidR="00AC7892" w:rsidRDefault="00AC7892" w:rsidP="00D2262A">
      <w:pPr>
        <w:pStyle w:val="ConsPlusNormal"/>
        <w:ind w:left="6096" w:firstLine="5811"/>
        <w:outlineLvl w:val="0"/>
        <w:rPr>
          <w:rFonts w:ascii="Times New Roman" w:hAnsi="Times New Roman" w:cs="Times New Roman"/>
          <w:sz w:val="26"/>
          <w:szCs w:val="26"/>
        </w:rPr>
      </w:pPr>
    </w:p>
    <w:p w:rsidR="00AC7892" w:rsidRDefault="00AC7892" w:rsidP="00D2262A">
      <w:pPr>
        <w:pStyle w:val="ConsPlusNormal"/>
        <w:ind w:left="6096" w:firstLine="5811"/>
        <w:outlineLvl w:val="0"/>
        <w:rPr>
          <w:rFonts w:ascii="Times New Roman" w:hAnsi="Times New Roman" w:cs="Times New Roman"/>
          <w:sz w:val="26"/>
          <w:szCs w:val="26"/>
        </w:rPr>
      </w:pPr>
    </w:p>
    <w:p w:rsidR="00AC7892" w:rsidRDefault="00AC7892" w:rsidP="00D2262A">
      <w:pPr>
        <w:pStyle w:val="ConsPlusNormal"/>
        <w:ind w:left="6096" w:firstLine="5811"/>
        <w:outlineLvl w:val="0"/>
        <w:rPr>
          <w:rFonts w:ascii="Times New Roman" w:hAnsi="Times New Roman" w:cs="Times New Roman"/>
          <w:sz w:val="26"/>
          <w:szCs w:val="26"/>
        </w:rPr>
      </w:pPr>
    </w:p>
    <w:p w:rsidR="00AC7892" w:rsidRDefault="00AC7892" w:rsidP="00D2262A">
      <w:pPr>
        <w:pStyle w:val="ConsPlusNormal"/>
        <w:ind w:left="6096" w:firstLine="5811"/>
        <w:outlineLvl w:val="0"/>
        <w:rPr>
          <w:rFonts w:ascii="Times New Roman" w:hAnsi="Times New Roman" w:cs="Times New Roman"/>
          <w:sz w:val="26"/>
          <w:szCs w:val="26"/>
        </w:rPr>
      </w:pPr>
    </w:p>
    <w:p w:rsidR="00AC7892" w:rsidRDefault="00AC7892" w:rsidP="00D2262A">
      <w:pPr>
        <w:pStyle w:val="ConsPlusNormal"/>
        <w:ind w:left="6096" w:firstLine="5811"/>
        <w:outlineLvl w:val="0"/>
        <w:rPr>
          <w:rFonts w:ascii="Times New Roman" w:hAnsi="Times New Roman" w:cs="Times New Roman"/>
          <w:sz w:val="26"/>
          <w:szCs w:val="26"/>
        </w:rPr>
      </w:pPr>
    </w:p>
    <w:p w:rsidR="00AC7892" w:rsidRDefault="00AC7892" w:rsidP="00D2262A">
      <w:pPr>
        <w:pStyle w:val="ConsPlusNormal"/>
        <w:ind w:left="6096" w:firstLine="5811"/>
        <w:outlineLvl w:val="0"/>
        <w:rPr>
          <w:rFonts w:ascii="Times New Roman" w:hAnsi="Times New Roman" w:cs="Times New Roman"/>
          <w:sz w:val="26"/>
          <w:szCs w:val="26"/>
        </w:rPr>
      </w:pPr>
    </w:p>
    <w:p w:rsidR="00AC7892" w:rsidRDefault="00AC7892" w:rsidP="00D2262A">
      <w:pPr>
        <w:pStyle w:val="ConsPlusNormal"/>
        <w:ind w:left="6096" w:firstLine="5811"/>
        <w:outlineLvl w:val="0"/>
        <w:rPr>
          <w:rFonts w:ascii="Times New Roman" w:hAnsi="Times New Roman" w:cs="Times New Roman"/>
          <w:sz w:val="26"/>
          <w:szCs w:val="26"/>
        </w:rPr>
      </w:pPr>
    </w:p>
    <w:p w:rsidR="00AC7892" w:rsidRDefault="00AC7892" w:rsidP="00D2262A">
      <w:pPr>
        <w:pStyle w:val="ConsPlusNormal"/>
        <w:ind w:left="6096" w:firstLine="5811"/>
        <w:outlineLvl w:val="0"/>
        <w:rPr>
          <w:rFonts w:ascii="Times New Roman" w:hAnsi="Times New Roman" w:cs="Times New Roman"/>
          <w:sz w:val="26"/>
          <w:szCs w:val="26"/>
        </w:rPr>
      </w:pPr>
    </w:p>
    <w:p w:rsidR="00AC7892" w:rsidRDefault="00AC7892" w:rsidP="00D2262A">
      <w:pPr>
        <w:pStyle w:val="ConsPlusNormal"/>
        <w:ind w:left="6096" w:firstLine="5811"/>
        <w:outlineLvl w:val="0"/>
        <w:rPr>
          <w:rFonts w:ascii="Times New Roman" w:hAnsi="Times New Roman" w:cs="Times New Roman"/>
          <w:sz w:val="26"/>
          <w:szCs w:val="26"/>
        </w:rPr>
      </w:pPr>
    </w:p>
    <w:p w:rsidR="00AC7892" w:rsidRDefault="00AC7892" w:rsidP="00D2262A">
      <w:pPr>
        <w:pStyle w:val="ConsPlusNormal"/>
        <w:ind w:left="6096" w:firstLine="5811"/>
        <w:outlineLvl w:val="0"/>
        <w:rPr>
          <w:rFonts w:ascii="Times New Roman" w:hAnsi="Times New Roman" w:cs="Times New Roman"/>
          <w:sz w:val="26"/>
          <w:szCs w:val="26"/>
        </w:rPr>
      </w:pPr>
    </w:p>
    <w:p w:rsidR="00AC7892" w:rsidRDefault="00AC7892" w:rsidP="00D2262A">
      <w:pPr>
        <w:pStyle w:val="ConsPlusNormal"/>
        <w:ind w:left="6096" w:firstLine="5811"/>
        <w:outlineLvl w:val="0"/>
        <w:rPr>
          <w:rFonts w:ascii="Times New Roman" w:hAnsi="Times New Roman" w:cs="Times New Roman"/>
          <w:sz w:val="26"/>
          <w:szCs w:val="26"/>
        </w:rPr>
      </w:pPr>
    </w:p>
    <w:p w:rsidR="00AC7892" w:rsidRDefault="00AC7892" w:rsidP="00D2262A">
      <w:pPr>
        <w:pStyle w:val="ConsPlusNormal"/>
        <w:ind w:left="6096" w:firstLine="5811"/>
        <w:outlineLvl w:val="0"/>
        <w:rPr>
          <w:rFonts w:ascii="Times New Roman" w:hAnsi="Times New Roman" w:cs="Times New Roman"/>
          <w:sz w:val="26"/>
          <w:szCs w:val="26"/>
        </w:rPr>
      </w:pPr>
    </w:p>
    <w:p w:rsidR="00AC7892" w:rsidRDefault="00AC7892" w:rsidP="00D2262A">
      <w:pPr>
        <w:pStyle w:val="ConsPlusNormal"/>
        <w:ind w:left="6096" w:firstLine="5811"/>
        <w:outlineLvl w:val="0"/>
        <w:rPr>
          <w:rFonts w:ascii="Times New Roman" w:hAnsi="Times New Roman" w:cs="Times New Roman"/>
          <w:sz w:val="26"/>
          <w:szCs w:val="26"/>
        </w:rPr>
      </w:pPr>
    </w:p>
    <w:p w:rsidR="00AC7892" w:rsidRDefault="00AC7892" w:rsidP="00D2262A">
      <w:pPr>
        <w:pStyle w:val="ConsPlusNormal"/>
        <w:ind w:left="6096" w:firstLine="5811"/>
        <w:outlineLvl w:val="0"/>
        <w:rPr>
          <w:rFonts w:ascii="Times New Roman" w:hAnsi="Times New Roman" w:cs="Times New Roman"/>
          <w:sz w:val="26"/>
          <w:szCs w:val="26"/>
        </w:rPr>
      </w:pPr>
    </w:p>
    <w:p w:rsidR="00AC7892" w:rsidRDefault="00AC7892" w:rsidP="00D2262A">
      <w:pPr>
        <w:pStyle w:val="ConsPlusNormal"/>
        <w:ind w:left="6096" w:firstLine="5811"/>
        <w:outlineLvl w:val="0"/>
        <w:rPr>
          <w:rFonts w:ascii="Times New Roman" w:hAnsi="Times New Roman" w:cs="Times New Roman"/>
          <w:sz w:val="26"/>
          <w:szCs w:val="26"/>
        </w:rPr>
      </w:pPr>
    </w:p>
    <w:p w:rsidR="00AC7892" w:rsidRDefault="00AC7892" w:rsidP="00D2262A">
      <w:pPr>
        <w:pStyle w:val="ConsPlusNormal"/>
        <w:ind w:left="6096" w:firstLine="5811"/>
        <w:outlineLvl w:val="0"/>
        <w:rPr>
          <w:rFonts w:ascii="Times New Roman" w:hAnsi="Times New Roman" w:cs="Times New Roman"/>
          <w:sz w:val="26"/>
          <w:szCs w:val="26"/>
        </w:rPr>
      </w:pPr>
    </w:p>
    <w:p w:rsidR="00AC7892" w:rsidRDefault="00AC7892" w:rsidP="00D2262A">
      <w:pPr>
        <w:pStyle w:val="ConsPlusNormal"/>
        <w:ind w:left="6096" w:firstLine="5811"/>
        <w:outlineLvl w:val="0"/>
        <w:rPr>
          <w:rFonts w:ascii="Times New Roman" w:hAnsi="Times New Roman" w:cs="Times New Roman"/>
          <w:sz w:val="26"/>
          <w:szCs w:val="26"/>
        </w:rPr>
      </w:pPr>
    </w:p>
    <w:p w:rsidR="00AC7892" w:rsidRDefault="00AC7892" w:rsidP="00D2262A">
      <w:pPr>
        <w:pStyle w:val="ConsPlusNormal"/>
        <w:ind w:left="6096" w:firstLine="5811"/>
        <w:outlineLvl w:val="0"/>
        <w:rPr>
          <w:rFonts w:ascii="Times New Roman" w:hAnsi="Times New Roman" w:cs="Times New Roman"/>
          <w:sz w:val="26"/>
          <w:szCs w:val="26"/>
        </w:rPr>
      </w:pPr>
    </w:p>
    <w:sectPr w:rsidR="00AC7892" w:rsidSect="00AC7892">
      <w:headerReference w:type="default" r:id="rId8"/>
      <w:headerReference w:type="first" r:id="rId9"/>
      <w:pgSz w:w="16838" w:h="11906" w:orient="landscape"/>
      <w:pgMar w:top="1276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4C92" w:rsidRDefault="00304C92" w:rsidP="002C619C">
      <w:pPr>
        <w:spacing w:after="0" w:line="240" w:lineRule="auto"/>
      </w:pPr>
      <w:r>
        <w:separator/>
      </w:r>
    </w:p>
  </w:endnote>
  <w:endnote w:type="continuationSeparator" w:id="0">
    <w:p w:rsidR="00304C92" w:rsidRDefault="00304C92" w:rsidP="002C6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4C92" w:rsidRDefault="00304C92" w:rsidP="002C619C">
      <w:pPr>
        <w:spacing w:after="0" w:line="240" w:lineRule="auto"/>
      </w:pPr>
      <w:r>
        <w:separator/>
      </w:r>
    </w:p>
  </w:footnote>
  <w:footnote w:type="continuationSeparator" w:id="0">
    <w:p w:rsidR="00304C92" w:rsidRDefault="00304C92" w:rsidP="002C61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8254494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1A58B3" w:rsidRPr="001A58B3" w:rsidRDefault="001A58B3" w:rsidP="001A58B3">
        <w:pPr>
          <w:pStyle w:val="a5"/>
          <w:spacing w:after="0" w:line="240" w:lineRule="auto"/>
          <w:jc w:val="center"/>
          <w:rPr>
            <w:rFonts w:ascii="Times New Roman" w:hAnsi="Times New Roman"/>
          </w:rPr>
        </w:pPr>
        <w:r w:rsidRPr="001A58B3">
          <w:rPr>
            <w:rFonts w:ascii="Times New Roman" w:hAnsi="Times New Roman"/>
          </w:rPr>
          <w:fldChar w:fldCharType="begin"/>
        </w:r>
        <w:r w:rsidRPr="001A58B3">
          <w:rPr>
            <w:rFonts w:ascii="Times New Roman" w:hAnsi="Times New Roman"/>
          </w:rPr>
          <w:instrText>PAGE   \* MERGEFORMAT</w:instrText>
        </w:r>
        <w:r w:rsidRPr="001A58B3">
          <w:rPr>
            <w:rFonts w:ascii="Times New Roman" w:hAnsi="Times New Roman"/>
          </w:rPr>
          <w:fldChar w:fldCharType="separate"/>
        </w:r>
        <w:r w:rsidR="00C17922">
          <w:rPr>
            <w:rFonts w:ascii="Times New Roman" w:hAnsi="Times New Roman"/>
            <w:noProof/>
          </w:rPr>
          <w:t>9</w:t>
        </w:r>
        <w:r w:rsidRPr="001A58B3">
          <w:rPr>
            <w:rFonts w:ascii="Times New Roman" w:hAnsi="Times New Roman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58B3" w:rsidRPr="001A58B3" w:rsidRDefault="001A58B3" w:rsidP="001A58B3">
    <w:pPr>
      <w:pStyle w:val="a5"/>
      <w:spacing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686CA9"/>
    <w:multiLevelType w:val="hybridMultilevel"/>
    <w:tmpl w:val="525E34B0"/>
    <w:lvl w:ilvl="0" w:tplc="5DA01F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88D3F60"/>
    <w:multiLevelType w:val="multilevel"/>
    <w:tmpl w:val="E7CAC82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>
    <w:nsid w:val="7E6E04D3"/>
    <w:multiLevelType w:val="multilevel"/>
    <w:tmpl w:val="C980DD1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2AD"/>
    <w:rsid w:val="00011A63"/>
    <w:rsid w:val="00012CBE"/>
    <w:rsid w:val="0002053D"/>
    <w:rsid w:val="0002202D"/>
    <w:rsid w:val="00023C40"/>
    <w:rsid w:val="00025268"/>
    <w:rsid w:val="00025F40"/>
    <w:rsid w:val="0004325C"/>
    <w:rsid w:val="000A21AD"/>
    <w:rsid w:val="000A4116"/>
    <w:rsid w:val="000C500E"/>
    <w:rsid w:val="000F5855"/>
    <w:rsid w:val="00102536"/>
    <w:rsid w:val="00105F26"/>
    <w:rsid w:val="00106162"/>
    <w:rsid w:val="0011022F"/>
    <w:rsid w:val="00110C30"/>
    <w:rsid w:val="001351B6"/>
    <w:rsid w:val="00143675"/>
    <w:rsid w:val="00146A0F"/>
    <w:rsid w:val="00153A40"/>
    <w:rsid w:val="00157917"/>
    <w:rsid w:val="0016199D"/>
    <w:rsid w:val="00176E82"/>
    <w:rsid w:val="00177B7B"/>
    <w:rsid w:val="001A0E9F"/>
    <w:rsid w:val="001A170F"/>
    <w:rsid w:val="001A402A"/>
    <w:rsid w:val="001A4040"/>
    <w:rsid w:val="001A58B3"/>
    <w:rsid w:val="001B2897"/>
    <w:rsid w:val="001D3701"/>
    <w:rsid w:val="001D4267"/>
    <w:rsid w:val="001F60BA"/>
    <w:rsid w:val="001F616E"/>
    <w:rsid w:val="00210C27"/>
    <w:rsid w:val="002201AF"/>
    <w:rsid w:val="002277BA"/>
    <w:rsid w:val="00247FDF"/>
    <w:rsid w:val="002505F2"/>
    <w:rsid w:val="002511B3"/>
    <w:rsid w:val="00277140"/>
    <w:rsid w:val="00284460"/>
    <w:rsid w:val="002B2DB8"/>
    <w:rsid w:val="002B3ED4"/>
    <w:rsid w:val="002B5C3D"/>
    <w:rsid w:val="002C2186"/>
    <w:rsid w:val="002C5BCA"/>
    <w:rsid w:val="002C619C"/>
    <w:rsid w:val="002D4C6D"/>
    <w:rsid w:val="00304C92"/>
    <w:rsid w:val="003127CD"/>
    <w:rsid w:val="00313CD8"/>
    <w:rsid w:val="00321C84"/>
    <w:rsid w:val="00331F4B"/>
    <w:rsid w:val="003342F2"/>
    <w:rsid w:val="00343D17"/>
    <w:rsid w:val="0035115A"/>
    <w:rsid w:val="00351DD8"/>
    <w:rsid w:val="00363107"/>
    <w:rsid w:val="003635F3"/>
    <w:rsid w:val="00375C48"/>
    <w:rsid w:val="00376C69"/>
    <w:rsid w:val="003B2F8F"/>
    <w:rsid w:val="003B719D"/>
    <w:rsid w:val="003C5B31"/>
    <w:rsid w:val="003D7C80"/>
    <w:rsid w:val="003F6B0A"/>
    <w:rsid w:val="00402DE1"/>
    <w:rsid w:val="004058AE"/>
    <w:rsid w:val="00405D78"/>
    <w:rsid w:val="00415DA1"/>
    <w:rsid w:val="00427D4F"/>
    <w:rsid w:val="0043695D"/>
    <w:rsid w:val="004648A7"/>
    <w:rsid w:val="00476463"/>
    <w:rsid w:val="00477F1F"/>
    <w:rsid w:val="00486BE5"/>
    <w:rsid w:val="00486CD3"/>
    <w:rsid w:val="004906EC"/>
    <w:rsid w:val="004B075A"/>
    <w:rsid w:val="004B20A1"/>
    <w:rsid w:val="004C7B1B"/>
    <w:rsid w:val="004E11EC"/>
    <w:rsid w:val="005102CF"/>
    <w:rsid w:val="005141D3"/>
    <w:rsid w:val="0052016F"/>
    <w:rsid w:val="00540E6B"/>
    <w:rsid w:val="00556AB4"/>
    <w:rsid w:val="00566DAF"/>
    <w:rsid w:val="00582545"/>
    <w:rsid w:val="00594EE3"/>
    <w:rsid w:val="005A5388"/>
    <w:rsid w:val="005C5D53"/>
    <w:rsid w:val="005C6230"/>
    <w:rsid w:val="005E217D"/>
    <w:rsid w:val="005E343A"/>
    <w:rsid w:val="005F0D1C"/>
    <w:rsid w:val="005F18AC"/>
    <w:rsid w:val="00603518"/>
    <w:rsid w:val="0060703E"/>
    <w:rsid w:val="0063103C"/>
    <w:rsid w:val="00632292"/>
    <w:rsid w:val="00642ADA"/>
    <w:rsid w:val="006467CA"/>
    <w:rsid w:val="00660A2F"/>
    <w:rsid w:val="0066246B"/>
    <w:rsid w:val="00666EBB"/>
    <w:rsid w:val="00684BBD"/>
    <w:rsid w:val="0068563B"/>
    <w:rsid w:val="00694DE1"/>
    <w:rsid w:val="006A72CD"/>
    <w:rsid w:val="006B2251"/>
    <w:rsid w:val="006C3716"/>
    <w:rsid w:val="006F38BB"/>
    <w:rsid w:val="00704DC8"/>
    <w:rsid w:val="0071405B"/>
    <w:rsid w:val="007167C1"/>
    <w:rsid w:val="007367B7"/>
    <w:rsid w:val="00756017"/>
    <w:rsid w:val="007677D9"/>
    <w:rsid w:val="00767D41"/>
    <w:rsid w:val="0077075E"/>
    <w:rsid w:val="007918FB"/>
    <w:rsid w:val="007B1CF5"/>
    <w:rsid w:val="007C0C20"/>
    <w:rsid w:val="007C1958"/>
    <w:rsid w:val="007D1EC9"/>
    <w:rsid w:val="007F11A7"/>
    <w:rsid w:val="008026EB"/>
    <w:rsid w:val="0081454F"/>
    <w:rsid w:val="008154DB"/>
    <w:rsid w:val="00817F10"/>
    <w:rsid w:val="008223B3"/>
    <w:rsid w:val="00823E2B"/>
    <w:rsid w:val="00846592"/>
    <w:rsid w:val="008477D9"/>
    <w:rsid w:val="008643F3"/>
    <w:rsid w:val="00872DED"/>
    <w:rsid w:val="00872E14"/>
    <w:rsid w:val="0087322D"/>
    <w:rsid w:val="00876603"/>
    <w:rsid w:val="00876E09"/>
    <w:rsid w:val="00886C0F"/>
    <w:rsid w:val="008A08D3"/>
    <w:rsid w:val="008A3852"/>
    <w:rsid w:val="008A5DB9"/>
    <w:rsid w:val="008B4BC6"/>
    <w:rsid w:val="008B50CA"/>
    <w:rsid w:val="008B5696"/>
    <w:rsid w:val="008C6AB7"/>
    <w:rsid w:val="008D34A9"/>
    <w:rsid w:val="008F4FFE"/>
    <w:rsid w:val="0090514C"/>
    <w:rsid w:val="00907719"/>
    <w:rsid w:val="00907B1F"/>
    <w:rsid w:val="009428CE"/>
    <w:rsid w:val="00946F29"/>
    <w:rsid w:val="00953663"/>
    <w:rsid w:val="00976482"/>
    <w:rsid w:val="00985285"/>
    <w:rsid w:val="00993515"/>
    <w:rsid w:val="00996566"/>
    <w:rsid w:val="009B11F1"/>
    <w:rsid w:val="009B663F"/>
    <w:rsid w:val="009C0715"/>
    <w:rsid w:val="009D0DB2"/>
    <w:rsid w:val="009D6467"/>
    <w:rsid w:val="009E45C7"/>
    <w:rsid w:val="009F3740"/>
    <w:rsid w:val="009F6884"/>
    <w:rsid w:val="00A36BC0"/>
    <w:rsid w:val="00A3720D"/>
    <w:rsid w:val="00A42F36"/>
    <w:rsid w:val="00A4300F"/>
    <w:rsid w:val="00A560FB"/>
    <w:rsid w:val="00A70A4B"/>
    <w:rsid w:val="00A842AD"/>
    <w:rsid w:val="00AA33AB"/>
    <w:rsid w:val="00AC5FDB"/>
    <w:rsid w:val="00AC7892"/>
    <w:rsid w:val="00AD34D9"/>
    <w:rsid w:val="00AF4B69"/>
    <w:rsid w:val="00B0042D"/>
    <w:rsid w:val="00B041D0"/>
    <w:rsid w:val="00B1757C"/>
    <w:rsid w:val="00B23460"/>
    <w:rsid w:val="00B2362C"/>
    <w:rsid w:val="00B374D2"/>
    <w:rsid w:val="00B6209A"/>
    <w:rsid w:val="00B62188"/>
    <w:rsid w:val="00B65E6E"/>
    <w:rsid w:val="00B67AF6"/>
    <w:rsid w:val="00B704AD"/>
    <w:rsid w:val="00B72E71"/>
    <w:rsid w:val="00B7532D"/>
    <w:rsid w:val="00B908CE"/>
    <w:rsid w:val="00B91B38"/>
    <w:rsid w:val="00B9737A"/>
    <w:rsid w:val="00BA1135"/>
    <w:rsid w:val="00BB1FF1"/>
    <w:rsid w:val="00BB374B"/>
    <w:rsid w:val="00BB4AFC"/>
    <w:rsid w:val="00BD176B"/>
    <w:rsid w:val="00BE2AC5"/>
    <w:rsid w:val="00BE6048"/>
    <w:rsid w:val="00BF72EB"/>
    <w:rsid w:val="00BF7948"/>
    <w:rsid w:val="00C012D6"/>
    <w:rsid w:val="00C13A86"/>
    <w:rsid w:val="00C17922"/>
    <w:rsid w:val="00C22F74"/>
    <w:rsid w:val="00C2516A"/>
    <w:rsid w:val="00C33130"/>
    <w:rsid w:val="00C43C32"/>
    <w:rsid w:val="00C43C7E"/>
    <w:rsid w:val="00C50CF9"/>
    <w:rsid w:val="00C60D1F"/>
    <w:rsid w:val="00C75994"/>
    <w:rsid w:val="00C85A52"/>
    <w:rsid w:val="00CA5D6B"/>
    <w:rsid w:val="00CB3733"/>
    <w:rsid w:val="00CC51FC"/>
    <w:rsid w:val="00CE41A0"/>
    <w:rsid w:val="00CE7851"/>
    <w:rsid w:val="00CF0F44"/>
    <w:rsid w:val="00CF4C12"/>
    <w:rsid w:val="00D04FEE"/>
    <w:rsid w:val="00D12C94"/>
    <w:rsid w:val="00D2262A"/>
    <w:rsid w:val="00D253D2"/>
    <w:rsid w:val="00D264BE"/>
    <w:rsid w:val="00D279E0"/>
    <w:rsid w:val="00D35EC5"/>
    <w:rsid w:val="00D43EC1"/>
    <w:rsid w:val="00D447EF"/>
    <w:rsid w:val="00D4791D"/>
    <w:rsid w:val="00D637B4"/>
    <w:rsid w:val="00D71B70"/>
    <w:rsid w:val="00D71F77"/>
    <w:rsid w:val="00D72B6F"/>
    <w:rsid w:val="00D748B7"/>
    <w:rsid w:val="00D86537"/>
    <w:rsid w:val="00D96F4B"/>
    <w:rsid w:val="00D979D9"/>
    <w:rsid w:val="00DA110E"/>
    <w:rsid w:val="00DB72B3"/>
    <w:rsid w:val="00DF2C4D"/>
    <w:rsid w:val="00E00754"/>
    <w:rsid w:val="00E01740"/>
    <w:rsid w:val="00E0450D"/>
    <w:rsid w:val="00E118A3"/>
    <w:rsid w:val="00E164A5"/>
    <w:rsid w:val="00E164AF"/>
    <w:rsid w:val="00E47611"/>
    <w:rsid w:val="00E82BDB"/>
    <w:rsid w:val="00E83686"/>
    <w:rsid w:val="00E8434C"/>
    <w:rsid w:val="00E84FBB"/>
    <w:rsid w:val="00EA593A"/>
    <w:rsid w:val="00EE2969"/>
    <w:rsid w:val="00EE6867"/>
    <w:rsid w:val="00EE7359"/>
    <w:rsid w:val="00EF0040"/>
    <w:rsid w:val="00EF0488"/>
    <w:rsid w:val="00F1145F"/>
    <w:rsid w:val="00F11BFD"/>
    <w:rsid w:val="00F125BD"/>
    <w:rsid w:val="00F1539E"/>
    <w:rsid w:val="00F25D35"/>
    <w:rsid w:val="00F35D53"/>
    <w:rsid w:val="00F37193"/>
    <w:rsid w:val="00F373A6"/>
    <w:rsid w:val="00F45C88"/>
    <w:rsid w:val="00F47ACC"/>
    <w:rsid w:val="00F54BFF"/>
    <w:rsid w:val="00F93980"/>
    <w:rsid w:val="00F94ADA"/>
    <w:rsid w:val="00FA7299"/>
    <w:rsid w:val="00FB2960"/>
    <w:rsid w:val="00FB4E89"/>
    <w:rsid w:val="00FD427A"/>
    <w:rsid w:val="00FD54FD"/>
    <w:rsid w:val="00FE567E"/>
    <w:rsid w:val="00FF5249"/>
    <w:rsid w:val="00FF7B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E80A0EC-6F8E-4AA6-BE22-4A0D60092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1D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719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B4BC6"/>
    <w:rPr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2C619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C619C"/>
    <w:rPr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2C619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C619C"/>
    <w:rPr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375C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5C4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EE686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ody Text Indent"/>
    <w:basedOn w:val="a"/>
    <w:link w:val="ac"/>
    <w:rsid w:val="00157917"/>
    <w:pPr>
      <w:suppressAutoHyphens/>
      <w:spacing w:after="0" w:line="240" w:lineRule="auto"/>
      <w:ind w:firstLine="720"/>
      <w:jc w:val="both"/>
    </w:pPr>
    <w:rPr>
      <w:rFonts w:ascii="Times New Roman" w:hAnsi="Times New Roman"/>
      <w:sz w:val="26"/>
      <w:szCs w:val="20"/>
      <w:lang w:eastAsia="zh-CN"/>
    </w:rPr>
  </w:style>
  <w:style w:type="character" w:customStyle="1" w:styleId="ac">
    <w:name w:val="Основной текст с отступом Знак"/>
    <w:basedOn w:val="a0"/>
    <w:link w:val="ab"/>
    <w:rsid w:val="00157917"/>
    <w:rPr>
      <w:rFonts w:ascii="Times New Roman" w:hAnsi="Times New Roman"/>
      <w:sz w:val="26"/>
      <w:lang w:eastAsia="zh-CN"/>
    </w:rPr>
  </w:style>
  <w:style w:type="paragraph" w:styleId="ad">
    <w:name w:val="Body Text"/>
    <w:basedOn w:val="a"/>
    <w:link w:val="ae"/>
    <w:uiPriority w:val="99"/>
    <w:semiHidden/>
    <w:unhideWhenUsed/>
    <w:rsid w:val="00D2262A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D2262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7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9;&#1096;&#1072;&#1085;&#1077;&#1074;&#1072;\&#1056;&#1072;&#1073;&#1086;&#1095;&#1080;&#1081;%20&#1089;&#1090;&#1086;&#1083;\&#1041;&#1083;&#1072;&#1085;&#1082;&#1080;%20&#1089;&#1072;&#1084;&#1099;&#1077;%20&#1087;&#1088;&#1072;&#1074;&#1080;&#1083;&#1100;&#1085;&#1099;&#1077;\&#1055;&#1086;&#1089;&#1090;&#1072;&#1085;&#1086;&#1074;&#1083;&#1077;&#1085;&#1080;&#1077;%20&#1043;&#1083;&#1072;&#1074;&#109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E849F-D05E-40C4-A8D7-7D0E35A49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Главы</Template>
  <TotalTime>8</TotalTime>
  <Pages>10</Pages>
  <Words>2714</Words>
  <Characters>15471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18149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Ушанева</dc:creator>
  <cp:lastModifiedBy>Грицюк Марина Геннадьевна</cp:lastModifiedBy>
  <cp:revision>6</cp:revision>
  <cp:lastPrinted>2024-03-27T08:30:00Z</cp:lastPrinted>
  <dcterms:created xsi:type="dcterms:W3CDTF">2024-03-28T04:55:00Z</dcterms:created>
  <dcterms:modified xsi:type="dcterms:W3CDTF">2024-04-02T05:50:00Z</dcterms:modified>
</cp:coreProperties>
</file>